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035" w:rsidRPr="0084285A" w:rsidRDefault="00BE7035" w:rsidP="00C44397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E7035" w:rsidRPr="0084285A" w:rsidRDefault="00BE7035" w:rsidP="00C44397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E7035" w:rsidRPr="0084285A" w:rsidRDefault="00BE7035" w:rsidP="00C44397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E7035" w:rsidRPr="0084285A" w:rsidRDefault="00BE7035" w:rsidP="00C44397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E7035" w:rsidRPr="0084285A" w:rsidRDefault="00BE7035" w:rsidP="00C44397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E7035" w:rsidRPr="0084285A" w:rsidRDefault="00BE7035" w:rsidP="00C44397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E7035" w:rsidRPr="0084285A" w:rsidRDefault="00BE7035" w:rsidP="00C44397">
      <w:pPr>
        <w:pStyle w:val="NoSpacing"/>
        <w:jc w:val="center"/>
        <w:rPr>
          <w:rFonts w:ascii="Times New Roman" w:hAnsi="Times New Roman"/>
          <w:b/>
          <w:sz w:val="32"/>
          <w:szCs w:val="32"/>
        </w:rPr>
      </w:pPr>
    </w:p>
    <w:p w:rsidR="00BE7035" w:rsidRPr="0084285A" w:rsidRDefault="00BE7035" w:rsidP="00C44397">
      <w:pPr>
        <w:pStyle w:val="NoSpacing"/>
        <w:jc w:val="center"/>
        <w:rPr>
          <w:rFonts w:ascii="Times New Roman" w:hAnsi="Times New Roman"/>
          <w:b/>
          <w:sz w:val="32"/>
          <w:szCs w:val="32"/>
        </w:rPr>
      </w:pPr>
      <w:r w:rsidRPr="0084285A">
        <w:rPr>
          <w:rFonts w:ascii="Times New Roman" w:hAnsi="Times New Roman"/>
          <w:b/>
          <w:sz w:val="32"/>
          <w:szCs w:val="32"/>
        </w:rPr>
        <w:t>Прогноз</w:t>
      </w:r>
    </w:p>
    <w:p w:rsidR="00BE7035" w:rsidRPr="0084285A" w:rsidRDefault="00BE7035" w:rsidP="00C44397">
      <w:pPr>
        <w:pStyle w:val="NoSpacing"/>
        <w:jc w:val="center"/>
        <w:rPr>
          <w:rFonts w:ascii="Times New Roman" w:hAnsi="Times New Roman"/>
          <w:b/>
          <w:sz w:val="32"/>
          <w:szCs w:val="32"/>
        </w:rPr>
      </w:pPr>
      <w:r w:rsidRPr="0084285A">
        <w:rPr>
          <w:rFonts w:ascii="Times New Roman" w:hAnsi="Times New Roman"/>
          <w:b/>
          <w:sz w:val="32"/>
          <w:szCs w:val="32"/>
        </w:rPr>
        <w:t>социально-экономического развития</w:t>
      </w:r>
    </w:p>
    <w:p w:rsidR="00BE7035" w:rsidRPr="0084285A" w:rsidRDefault="00BE7035" w:rsidP="00C44397">
      <w:pPr>
        <w:pStyle w:val="NoSpacing"/>
        <w:jc w:val="center"/>
        <w:rPr>
          <w:rFonts w:ascii="Times New Roman" w:hAnsi="Times New Roman"/>
          <w:b/>
          <w:sz w:val="32"/>
          <w:szCs w:val="32"/>
        </w:rPr>
      </w:pPr>
      <w:r w:rsidRPr="0084285A">
        <w:rPr>
          <w:rFonts w:ascii="Times New Roman" w:hAnsi="Times New Roman"/>
          <w:b/>
          <w:sz w:val="32"/>
          <w:szCs w:val="32"/>
        </w:rPr>
        <w:t>Пролетарского сельсовета</w:t>
      </w:r>
    </w:p>
    <w:p w:rsidR="00BE7035" w:rsidRPr="0084285A" w:rsidRDefault="00BE7035" w:rsidP="00C44397">
      <w:pPr>
        <w:pStyle w:val="NoSpacing"/>
        <w:jc w:val="center"/>
        <w:rPr>
          <w:rFonts w:ascii="Times New Roman" w:hAnsi="Times New Roman"/>
          <w:b/>
          <w:sz w:val="32"/>
          <w:szCs w:val="32"/>
        </w:rPr>
      </w:pPr>
      <w:r w:rsidRPr="0084285A">
        <w:rPr>
          <w:rFonts w:ascii="Times New Roman" w:hAnsi="Times New Roman"/>
          <w:b/>
          <w:sz w:val="32"/>
          <w:szCs w:val="32"/>
        </w:rPr>
        <w:t>на 2019 год и плановый период  2020 - 2021 годы</w:t>
      </w:r>
    </w:p>
    <w:p w:rsidR="00BE7035" w:rsidRPr="0084285A" w:rsidRDefault="00BE7035" w:rsidP="00C44397">
      <w:pPr>
        <w:pStyle w:val="NoSpacing"/>
        <w:jc w:val="center"/>
        <w:rPr>
          <w:rFonts w:ascii="Times New Roman" w:hAnsi="Times New Roman"/>
          <w:b/>
          <w:sz w:val="32"/>
          <w:szCs w:val="32"/>
        </w:rPr>
      </w:pPr>
    </w:p>
    <w:p w:rsidR="00BE7035" w:rsidRPr="0084285A" w:rsidRDefault="00BE7035" w:rsidP="00C44397">
      <w:pPr>
        <w:pStyle w:val="NoSpacing"/>
        <w:rPr>
          <w:rFonts w:ascii="Times New Roman" w:hAnsi="Times New Roman"/>
          <w:sz w:val="32"/>
          <w:szCs w:val="32"/>
        </w:rPr>
      </w:pPr>
    </w:p>
    <w:p w:rsidR="00BE7035" w:rsidRPr="0084285A" w:rsidRDefault="00BE7035" w:rsidP="00C44397">
      <w:pPr>
        <w:pStyle w:val="NoSpacing"/>
        <w:rPr>
          <w:rFonts w:ascii="Times New Roman" w:hAnsi="Times New Roman"/>
          <w:sz w:val="32"/>
          <w:szCs w:val="32"/>
        </w:rPr>
      </w:pPr>
    </w:p>
    <w:p w:rsidR="00BE7035" w:rsidRPr="0084285A" w:rsidRDefault="00BE7035" w:rsidP="00C44397">
      <w:pPr>
        <w:pStyle w:val="NoSpacing"/>
        <w:rPr>
          <w:rFonts w:ascii="Times New Roman" w:hAnsi="Times New Roman"/>
          <w:sz w:val="32"/>
          <w:szCs w:val="32"/>
        </w:rPr>
      </w:pPr>
    </w:p>
    <w:p w:rsidR="00BE7035" w:rsidRPr="0084285A" w:rsidRDefault="00BE7035" w:rsidP="00C44397">
      <w:pPr>
        <w:pStyle w:val="NoSpacing"/>
        <w:rPr>
          <w:rFonts w:ascii="Times New Roman" w:hAnsi="Times New Roman"/>
          <w:sz w:val="32"/>
          <w:szCs w:val="32"/>
        </w:rPr>
      </w:pPr>
    </w:p>
    <w:p w:rsidR="00BE7035" w:rsidRPr="0084285A" w:rsidRDefault="00BE7035" w:rsidP="00C44397">
      <w:pPr>
        <w:pStyle w:val="NoSpacing"/>
        <w:rPr>
          <w:rFonts w:ascii="Times New Roman" w:hAnsi="Times New Roman"/>
          <w:sz w:val="32"/>
          <w:szCs w:val="32"/>
        </w:rPr>
      </w:pPr>
    </w:p>
    <w:p w:rsidR="00BE7035" w:rsidRPr="0084285A" w:rsidRDefault="00BE7035" w:rsidP="00C44397">
      <w:pPr>
        <w:pStyle w:val="NoSpacing"/>
        <w:rPr>
          <w:rFonts w:ascii="Times New Roman" w:hAnsi="Times New Roman"/>
          <w:sz w:val="32"/>
          <w:szCs w:val="32"/>
        </w:rPr>
      </w:pPr>
    </w:p>
    <w:p w:rsidR="00BE7035" w:rsidRPr="0084285A" w:rsidRDefault="00BE7035" w:rsidP="00C44397">
      <w:pPr>
        <w:pStyle w:val="NoSpacing"/>
        <w:rPr>
          <w:rFonts w:ascii="Times New Roman" w:hAnsi="Times New Roman"/>
          <w:sz w:val="32"/>
          <w:szCs w:val="32"/>
        </w:rPr>
      </w:pPr>
    </w:p>
    <w:p w:rsidR="00BE7035" w:rsidRPr="0084285A" w:rsidRDefault="00BE7035" w:rsidP="00C44397">
      <w:pPr>
        <w:pStyle w:val="NoSpacing"/>
        <w:rPr>
          <w:rFonts w:ascii="Times New Roman" w:hAnsi="Times New Roman"/>
          <w:sz w:val="32"/>
          <w:szCs w:val="32"/>
        </w:rPr>
      </w:pPr>
    </w:p>
    <w:p w:rsidR="00BE7035" w:rsidRPr="0084285A" w:rsidRDefault="00BE7035" w:rsidP="00C44397">
      <w:pPr>
        <w:pStyle w:val="NoSpacing"/>
        <w:rPr>
          <w:rFonts w:ascii="Times New Roman" w:hAnsi="Times New Roman"/>
          <w:sz w:val="32"/>
          <w:szCs w:val="32"/>
        </w:rPr>
      </w:pPr>
    </w:p>
    <w:p w:rsidR="00BE7035" w:rsidRPr="0084285A" w:rsidRDefault="00BE7035" w:rsidP="00C44397">
      <w:pPr>
        <w:pStyle w:val="NoSpacing"/>
        <w:rPr>
          <w:rFonts w:ascii="Times New Roman" w:hAnsi="Times New Roman"/>
          <w:sz w:val="32"/>
          <w:szCs w:val="32"/>
        </w:rPr>
      </w:pPr>
    </w:p>
    <w:p w:rsidR="00BE7035" w:rsidRPr="0084285A" w:rsidRDefault="00BE7035" w:rsidP="00C44397">
      <w:pPr>
        <w:pStyle w:val="NoSpacing"/>
        <w:rPr>
          <w:rFonts w:ascii="Times New Roman" w:hAnsi="Times New Roman"/>
          <w:sz w:val="32"/>
          <w:szCs w:val="32"/>
        </w:rPr>
      </w:pPr>
    </w:p>
    <w:p w:rsidR="00BE7035" w:rsidRPr="0084285A" w:rsidRDefault="00BE7035" w:rsidP="00C44397">
      <w:pPr>
        <w:pStyle w:val="NoSpacing"/>
        <w:rPr>
          <w:rFonts w:ascii="Times New Roman" w:hAnsi="Times New Roman"/>
          <w:sz w:val="32"/>
          <w:szCs w:val="32"/>
        </w:rPr>
      </w:pPr>
    </w:p>
    <w:p w:rsidR="00BE7035" w:rsidRPr="0084285A" w:rsidRDefault="00BE7035" w:rsidP="00C44397">
      <w:pPr>
        <w:pStyle w:val="NoSpacing"/>
        <w:rPr>
          <w:rFonts w:ascii="Times New Roman" w:hAnsi="Times New Roman"/>
          <w:sz w:val="32"/>
          <w:szCs w:val="32"/>
        </w:rPr>
      </w:pPr>
    </w:p>
    <w:p w:rsidR="00BE7035" w:rsidRPr="0084285A" w:rsidRDefault="00BE7035" w:rsidP="00C44397">
      <w:pPr>
        <w:pStyle w:val="NoSpacing"/>
        <w:jc w:val="center"/>
        <w:rPr>
          <w:rFonts w:ascii="Times New Roman" w:hAnsi="Times New Roman"/>
          <w:sz w:val="32"/>
          <w:szCs w:val="32"/>
        </w:rPr>
      </w:pPr>
      <w:r w:rsidRPr="0084285A">
        <w:rPr>
          <w:rFonts w:ascii="Times New Roman" w:hAnsi="Times New Roman"/>
          <w:sz w:val="32"/>
          <w:szCs w:val="32"/>
        </w:rPr>
        <w:t>п. Пролетарский</w:t>
      </w:r>
    </w:p>
    <w:p w:rsidR="00BE7035" w:rsidRPr="0084285A" w:rsidRDefault="00BE7035" w:rsidP="00C44397">
      <w:pPr>
        <w:pStyle w:val="NoSpacing"/>
        <w:jc w:val="center"/>
        <w:rPr>
          <w:rFonts w:ascii="Times New Roman" w:hAnsi="Times New Roman"/>
          <w:sz w:val="32"/>
          <w:szCs w:val="32"/>
        </w:rPr>
      </w:pPr>
    </w:p>
    <w:p w:rsidR="00BE7035" w:rsidRPr="0084285A" w:rsidRDefault="00BE7035" w:rsidP="00C44397">
      <w:pPr>
        <w:pStyle w:val="NoSpacing"/>
        <w:jc w:val="center"/>
        <w:rPr>
          <w:rFonts w:ascii="Times New Roman" w:hAnsi="Times New Roman"/>
          <w:sz w:val="32"/>
          <w:szCs w:val="32"/>
        </w:rPr>
      </w:pPr>
      <w:r w:rsidRPr="0084285A">
        <w:rPr>
          <w:rFonts w:ascii="Times New Roman" w:hAnsi="Times New Roman"/>
          <w:sz w:val="32"/>
          <w:szCs w:val="32"/>
        </w:rPr>
        <w:t>2018 год</w:t>
      </w:r>
    </w:p>
    <w:p w:rsidR="00BE7035" w:rsidRPr="0084285A" w:rsidRDefault="00BE7035" w:rsidP="00C44397">
      <w:pPr>
        <w:pStyle w:val="NoSpacing"/>
        <w:rPr>
          <w:rFonts w:ascii="Times New Roman" w:hAnsi="Times New Roman"/>
          <w:sz w:val="28"/>
          <w:szCs w:val="28"/>
        </w:rPr>
      </w:pPr>
    </w:p>
    <w:p w:rsidR="00BE7035" w:rsidRPr="0084285A" w:rsidRDefault="00BE7035" w:rsidP="00C44397">
      <w:pPr>
        <w:pStyle w:val="NoSpacing"/>
        <w:rPr>
          <w:rFonts w:ascii="Times New Roman" w:hAnsi="Times New Roman"/>
          <w:sz w:val="28"/>
          <w:szCs w:val="28"/>
        </w:rPr>
      </w:pPr>
    </w:p>
    <w:p w:rsidR="00BE7035" w:rsidRPr="0084285A" w:rsidRDefault="00BE7035" w:rsidP="00C44397">
      <w:pPr>
        <w:pStyle w:val="NoSpacing"/>
        <w:rPr>
          <w:rFonts w:ascii="Times New Roman" w:hAnsi="Times New Roman"/>
          <w:sz w:val="28"/>
          <w:szCs w:val="28"/>
        </w:rPr>
      </w:pPr>
    </w:p>
    <w:p w:rsidR="00BE7035" w:rsidRPr="0084285A" w:rsidRDefault="00BE7035" w:rsidP="00C44397">
      <w:pPr>
        <w:pStyle w:val="NoSpacing"/>
        <w:rPr>
          <w:rFonts w:ascii="Times New Roman" w:hAnsi="Times New Roman"/>
          <w:sz w:val="28"/>
          <w:szCs w:val="28"/>
        </w:rPr>
      </w:pPr>
    </w:p>
    <w:p w:rsidR="00BE7035" w:rsidRPr="0084285A" w:rsidRDefault="00BE7035" w:rsidP="00C44397">
      <w:pPr>
        <w:pStyle w:val="NoSpacing"/>
        <w:rPr>
          <w:rFonts w:ascii="Times New Roman" w:hAnsi="Times New Roman"/>
          <w:sz w:val="28"/>
          <w:szCs w:val="28"/>
        </w:rPr>
      </w:pPr>
    </w:p>
    <w:p w:rsidR="00BE7035" w:rsidRPr="0084285A" w:rsidRDefault="00BE7035" w:rsidP="00C44397">
      <w:pPr>
        <w:pStyle w:val="NoSpacing"/>
        <w:rPr>
          <w:rFonts w:ascii="Times New Roman" w:hAnsi="Times New Roman"/>
          <w:sz w:val="28"/>
          <w:szCs w:val="28"/>
        </w:rPr>
      </w:pPr>
    </w:p>
    <w:p w:rsidR="00BE7035" w:rsidRPr="0084285A" w:rsidRDefault="00BE7035" w:rsidP="00C44397">
      <w:pPr>
        <w:pStyle w:val="NoSpacing"/>
        <w:rPr>
          <w:rFonts w:ascii="Times New Roman" w:hAnsi="Times New Roman"/>
          <w:sz w:val="28"/>
          <w:szCs w:val="28"/>
        </w:rPr>
      </w:pPr>
    </w:p>
    <w:p w:rsidR="00BE7035" w:rsidRPr="0084285A" w:rsidRDefault="00BE7035" w:rsidP="00C44397">
      <w:pPr>
        <w:pStyle w:val="NoSpacing"/>
        <w:rPr>
          <w:rFonts w:ascii="Times New Roman" w:hAnsi="Times New Roman"/>
          <w:sz w:val="28"/>
          <w:szCs w:val="28"/>
        </w:rPr>
      </w:pPr>
    </w:p>
    <w:p w:rsidR="00BE7035" w:rsidRDefault="00BE7035" w:rsidP="00C44397">
      <w:pPr>
        <w:pStyle w:val="NoSpacing"/>
        <w:rPr>
          <w:rFonts w:ascii="Times New Roman" w:hAnsi="Times New Roman"/>
          <w:sz w:val="28"/>
          <w:szCs w:val="28"/>
        </w:rPr>
      </w:pPr>
    </w:p>
    <w:p w:rsidR="00BE7035" w:rsidRPr="0084285A" w:rsidRDefault="00BE7035" w:rsidP="00C44397">
      <w:pPr>
        <w:pStyle w:val="NoSpacing"/>
        <w:rPr>
          <w:rFonts w:ascii="Times New Roman" w:hAnsi="Times New Roman"/>
          <w:sz w:val="28"/>
          <w:szCs w:val="28"/>
        </w:rPr>
      </w:pPr>
    </w:p>
    <w:p w:rsidR="00BE7035" w:rsidRPr="0084285A" w:rsidRDefault="00BE7035" w:rsidP="00C44397">
      <w:pPr>
        <w:pStyle w:val="NoSpacing"/>
        <w:rPr>
          <w:rFonts w:ascii="Times New Roman" w:hAnsi="Times New Roman"/>
          <w:sz w:val="28"/>
          <w:szCs w:val="28"/>
        </w:rPr>
      </w:pPr>
      <w:r w:rsidRPr="0084285A">
        <w:rPr>
          <w:rFonts w:ascii="Times New Roman" w:hAnsi="Times New Roman"/>
          <w:sz w:val="28"/>
          <w:szCs w:val="28"/>
        </w:rPr>
        <w:t>СОДЕРЖАНИЕ</w:t>
      </w:r>
    </w:p>
    <w:p w:rsidR="00BE7035" w:rsidRDefault="00BE7035" w:rsidP="00C44397">
      <w:pPr>
        <w:pStyle w:val="NoSpacing"/>
        <w:rPr>
          <w:rFonts w:ascii="Times New Roman" w:hAnsi="Times New Roman"/>
          <w:sz w:val="28"/>
          <w:szCs w:val="28"/>
        </w:rPr>
      </w:pPr>
    </w:p>
    <w:p w:rsidR="00BE7035" w:rsidRPr="0084285A" w:rsidRDefault="00BE7035" w:rsidP="00C44397">
      <w:pPr>
        <w:pStyle w:val="NoSpacing"/>
        <w:rPr>
          <w:rFonts w:ascii="Times New Roman" w:hAnsi="Times New Roman"/>
          <w:sz w:val="28"/>
          <w:szCs w:val="28"/>
        </w:rPr>
      </w:pPr>
    </w:p>
    <w:p w:rsidR="00BE7035" w:rsidRPr="0084285A" w:rsidRDefault="00BE7035" w:rsidP="00875817">
      <w:pPr>
        <w:pStyle w:val="NoSpacing"/>
        <w:rPr>
          <w:rFonts w:ascii="Times New Roman" w:hAnsi="Times New Roman"/>
          <w:sz w:val="28"/>
          <w:szCs w:val="28"/>
        </w:rPr>
      </w:pPr>
    </w:p>
    <w:tbl>
      <w:tblPr>
        <w:tblW w:w="8640" w:type="dxa"/>
        <w:tblInd w:w="648" w:type="dxa"/>
        <w:tblLayout w:type="fixed"/>
        <w:tblLook w:val="0000"/>
      </w:tblPr>
      <w:tblGrid>
        <w:gridCol w:w="8640"/>
      </w:tblGrid>
      <w:tr w:rsidR="00BE7035" w:rsidRPr="0084285A" w:rsidTr="00F60D2C">
        <w:tc>
          <w:tcPr>
            <w:tcW w:w="8640" w:type="dxa"/>
          </w:tcPr>
          <w:p w:rsidR="00BE7035" w:rsidRPr="0084285A" w:rsidRDefault="00BE7035" w:rsidP="0087581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  <w:r w:rsidRPr="0084285A">
              <w:rPr>
                <w:rFonts w:ascii="Times New Roman" w:hAnsi="Times New Roman"/>
                <w:sz w:val="28"/>
                <w:szCs w:val="28"/>
              </w:rPr>
              <w:t>Предварительные итоги социально-экономического развития Пролетарского сельсовета  Ордынского района Новосибирской области за 9 месяцев 2018 года</w:t>
            </w:r>
          </w:p>
          <w:p w:rsidR="00BE7035" w:rsidRDefault="00BE7035" w:rsidP="0087581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BE7035" w:rsidRPr="0084285A" w:rsidRDefault="00BE7035" w:rsidP="0087581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7035" w:rsidRPr="0084285A" w:rsidTr="00F60D2C">
        <w:trPr>
          <w:trHeight w:val="535"/>
        </w:trPr>
        <w:tc>
          <w:tcPr>
            <w:tcW w:w="8640" w:type="dxa"/>
          </w:tcPr>
          <w:p w:rsidR="00BE7035" w:rsidRPr="0084285A" w:rsidRDefault="00BE7035" w:rsidP="0087581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w:r w:rsidRPr="0084285A">
              <w:rPr>
                <w:rFonts w:ascii="Times New Roman" w:hAnsi="Times New Roman"/>
                <w:sz w:val="28"/>
                <w:szCs w:val="28"/>
              </w:rPr>
              <w:t xml:space="preserve">Приоритеты социально-экономического развития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Pr="0084285A">
              <w:rPr>
                <w:rFonts w:ascii="Times New Roman" w:hAnsi="Times New Roman"/>
                <w:sz w:val="28"/>
                <w:szCs w:val="28"/>
              </w:rPr>
              <w:t>Пролетарского сельсовета 2019 год и плановый период  2020 -2021 годы</w:t>
            </w:r>
          </w:p>
          <w:p w:rsidR="00BE7035" w:rsidRDefault="00BE7035" w:rsidP="0087581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BE7035" w:rsidRPr="0084285A" w:rsidRDefault="00BE7035" w:rsidP="0087581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7035" w:rsidRPr="0084285A" w:rsidTr="00F60D2C">
        <w:tc>
          <w:tcPr>
            <w:tcW w:w="8640" w:type="dxa"/>
          </w:tcPr>
          <w:p w:rsidR="00BE7035" w:rsidRPr="0084285A" w:rsidRDefault="00BE7035" w:rsidP="00875817">
            <w:pPr>
              <w:pStyle w:val="NoSpacing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3. </w:t>
            </w:r>
            <w:r w:rsidRPr="0084285A">
              <w:rPr>
                <w:rFonts w:ascii="Times New Roman" w:hAnsi="Times New Roman"/>
                <w:bCs/>
                <w:sz w:val="28"/>
                <w:szCs w:val="28"/>
              </w:rPr>
              <w:t>План  мероприятий  по  реализации  основных   направлений</w:t>
            </w:r>
          </w:p>
          <w:p w:rsidR="00BE7035" w:rsidRPr="0084285A" w:rsidRDefault="00BE7035" w:rsidP="00875817">
            <w:pPr>
              <w:pStyle w:val="NoSpacing"/>
              <w:rPr>
                <w:rFonts w:ascii="Times New Roman" w:hAnsi="Times New Roman"/>
                <w:bCs/>
                <w:sz w:val="28"/>
                <w:szCs w:val="28"/>
              </w:rPr>
            </w:pPr>
            <w:r w:rsidRPr="0084285A">
              <w:rPr>
                <w:rFonts w:ascii="Times New Roman" w:hAnsi="Times New Roman"/>
                <w:bCs/>
                <w:sz w:val="28"/>
                <w:szCs w:val="28"/>
              </w:rPr>
              <w:t>социально-экономического   развития  Пролетарского   сельсовета</w:t>
            </w:r>
          </w:p>
          <w:p w:rsidR="00BE7035" w:rsidRPr="0084285A" w:rsidRDefault="00BE7035" w:rsidP="0087581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84285A">
              <w:rPr>
                <w:rFonts w:ascii="Times New Roman" w:hAnsi="Times New Roman"/>
                <w:bCs/>
                <w:sz w:val="28"/>
                <w:szCs w:val="28"/>
              </w:rPr>
              <w:t>на   2019   год   и плановый период до 2021 года</w:t>
            </w:r>
          </w:p>
          <w:p w:rsidR="00BE7035" w:rsidRPr="0084285A" w:rsidRDefault="00BE7035" w:rsidP="0087581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E7035" w:rsidRPr="0084285A" w:rsidRDefault="00BE7035" w:rsidP="00C44397">
      <w:pPr>
        <w:pStyle w:val="NoSpacing"/>
        <w:rPr>
          <w:rFonts w:ascii="Times New Roman" w:hAnsi="Times New Roman"/>
          <w:sz w:val="28"/>
          <w:szCs w:val="28"/>
        </w:rPr>
      </w:pPr>
    </w:p>
    <w:p w:rsidR="00BE7035" w:rsidRPr="0084285A" w:rsidRDefault="00BE7035" w:rsidP="00C44397">
      <w:pPr>
        <w:pStyle w:val="NoSpacing"/>
        <w:rPr>
          <w:rFonts w:ascii="Times New Roman" w:hAnsi="Times New Roman"/>
          <w:sz w:val="28"/>
          <w:szCs w:val="28"/>
        </w:rPr>
      </w:pPr>
    </w:p>
    <w:p w:rsidR="00BE7035" w:rsidRPr="0084285A" w:rsidRDefault="00BE7035" w:rsidP="00C44397">
      <w:pPr>
        <w:pStyle w:val="NoSpacing"/>
        <w:rPr>
          <w:rFonts w:ascii="Times New Roman" w:hAnsi="Times New Roman"/>
          <w:sz w:val="28"/>
          <w:szCs w:val="28"/>
        </w:rPr>
      </w:pPr>
    </w:p>
    <w:p w:rsidR="00BE7035" w:rsidRPr="0084285A" w:rsidRDefault="00BE7035" w:rsidP="00C44397">
      <w:pPr>
        <w:pStyle w:val="NoSpacing"/>
        <w:rPr>
          <w:rFonts w:ascii="Times New Roman" w:hAnsi="Times New Roman"/>
          <w:sz w:val="28"/>
          <w:szCs w:val="28"/>
        </w:rPr>
      </w:pPr>
    </w:p>
    <w:p w:rsidR="00BE7035" w:rsidRPr="0084285A" w:rsidRDefault="00BE7035" w:rsidP="00C44397">
      <w:pPr>
        <w:pStyle w:val="NoSpacing"/>
        <w:rPr>
          <w:rFonts w:ascii="Times New Roman" w:hAnsi="Times New Roman"/>
          <w:sz w:val="28"/>
          <w:szCs w:val="28"/>
        </w:rPr>
      </w:pPr>
    </w:p>
    <w:p w:rsidR="00BE7035" w:rsidRPr="0084285A" w:rsidRDefault="00BE7035" w:rsidP="00C44397">
      <w:pPr>
        <w:pStyle w:val="NoSpacing"/>
        <w:rPr>
          <w:rFonts w:ascii="Times New Roman" w:hAnsi="Times New Roman"/>
          <w:sz w:val="28"/>
          <w:szCs w:val="28"/>
        </w:rPr>
      </w:pPr>
    </w:p>
    <w:p w:rsidR="00BE7035" w:rsidRPr="0084285A" w:rsidRDefault="00BE7035" w:rsidP="00C44397">
      <w:pPr>
        <w:pStyle w:val="NoSpacing"/>
        <w:rPr>
          <w:rFonts w:ascii="Times New Roman" w:hAnsi="Times New Roman"/>
          <w:sz w:val="28"/>
          <w:szCs w:val="28"/>
        </w:rPr>
      </w:pPr>
    </w:p>
    <w:p w:rsidR="00BE7035" w:rsidRPr="0084285A" w:rsidRDefault="00BE7035" w:rsidP="00C44397">
      <w:pPr>
        <w:pStyle w:val="NoSpacing"/>
        <w:rPr>
          <w:rFonts w:ascii="Times New Roman" w:hAnsi="Times New Roman"/>
          <w:sz w:val="28"/>
          <w:szCs w:val="28"/>
        </w:rPr>
      </w:pPr>
    </w:p>
    <w:p w:rsidR="00BE7035" w:rsidRPr="0084285A" w:rsidRDefault="00BE7035" w:rsidP="00C44397">
      <w:pPr>
        <w:pStyle w:val="NoSpacing"/>
        <w:rPr>
          <w:rFonts w:ascii="Times New Roman" w:hAnsi="Times New Roman"/>
          <w:sz w:val="28"/>
          <w:szCs w:val="28"/>
        </w:rPr>
      </w:pPr>
    </w:p>
    <w:p w:rsidR="00BE7035" w:rsidRPr="0084285A" w:rsidRDefault="00BE7035" w:rsidP="00C44397">
      <w:pPr>
        <w:pStyle w:val="NoSpacing"/>
        <w:rPr>
          <w:rFonts w:ascii="Times New Roman" w:hAnsi="Times New Roman"/>
          <w:sz w:val="28"/>
          <w:szCs w:val="28"/>
        </w:rPr>
      </w:pPr>
    </w:p>
    <w:p w:rsidR="00BE7035" w:rsidRPr="0084285A" w:rsidRDefault="00BE7035" w:rsidP="00C44397">
      <w:pPr>
        <w:pStyle w:val="NoSpacing"/>
        <w:rPr>
          <w:rFonts w:ascii="Times New Roman" w:hAnsi="Times New Roman"/>
          <w:sz w:val="28"/>
          <w:szCs w:val="28"/>
        </w:rPr>
      </w:pPr>
    </w:p>
    <w:p w:rsidR="00BE7035" w:rsidRPr="0084285A" w:rsidRDefault="00BE7035" w:rsidP="00C44397">
      <w:pPr>
        <w:pStyle w:val="NoSpacing"/>
        <w:rPr>
          <w:rFonts w:ascii="Times New Roman" w:hAnsi="Times New Roman"/>
          <w:sz w:val="28"/>
          <w:szCs w:val="28"/>
        </w:rPr>
      </w:pPr>
    </w:p>
    <w:p w:rsidR="00BE7035" w:rsidRPr="0084285A" w:rsidRDefault="00BE7035" w:rsidP="00C44397">
      <w:pPr>
        <w:pStyle w:val="NoSpacing"/>
        <w:rPr>
          <w:rFonts w:ascii="Times New Roman" w:hAnsi="Times New Roman"/>
          <w:sz w:val="28"/>
          <w:szCs w:val="28"/>
        </w:rPr>
      </w:pPr>
    </w:p>
    <w:p w:rsidR="00BE7035" w:rsidRPr="0084285A" w:rsidRDefault="00BE7035" w:rsidP="00C44397">
      <w:pPr>
        <w:pStyle w:val="NoSpacing"/>
        <w:rPr>
          <w:rFonts w:ascii="Times New Roman" w:hAnsi="Times New Roman"/>
          <w:sz w:val="28"/>
          <w:szCs w:val="28"/>
        </w:rPr>
      </w:pPr>
    </w:p>
    <w:p w:rsidR="00BE7035" w:rsidRPr="0084285A" w:rsidRDefault="00BE7035" w:rsidP="00C44397">
      <w:pPr>
        <w:pStyle w:val="NoSpacing"/>
        <w:rPr>
          <w:rFonts w:ascii="Times New Roman" w:hAnsi="Times New Roman"/>
          <w:sz w:val="28"/>
          <w:szCs w:val="28"/>
        </w:rPr>
      </w:pPr>
    </w:p>
    <w:p w:rsidR="00BE7035" w:rsidRPr="0084285A" w:rsidRDefault="00BE7035" w:rsidP="00C44397">
      <w:pPr>
        <w:pStyle w:val="NoSpacing"/>
        <w:rPr>
          <w:rFonts w:ascii="Times New Roman" w:hAnsi="Times New Roman"/>
          <w:sz w:val="28"/>
          <w:szCs w:val="28"/>
        </w:rPr>
      </w:pPr>
    </w:p>
    <w:p w:rsidR="00BE7035" w:rsidRPr="0084285A" w:rsidRDefault="00BE7035" w:rsidP="00C44397">
      <w:pPr>
        <w:pStyle w:val="NoSpacing"/>
        <w:rPr>
          <w:rFonts w:ascii="Times New Roman" w:hAnsi="Times New Roman"/>
          <w:sz w:val="28"/>
          <w:szCs w:val="28"/>
        </w:rPr>
      </w:pPr>
    </w:p>
    <w:p w:rsidR="00BE7035" w:rsidRPr="0084285A" w:rsidRDefault="00BE7035" w:rsidP="00C44397">
      <w:pPr>
        <w:pStyle w:val="NoSpacing"/>
        <w:rPr>
          <w:rFonts w:ascii="Times New Roman" w:hAnsi="Times New Roman"/>
          <w:sz w:val="28"/>
          <w:szCs w:val="28"/>
        </w:rPr>
      </w:pPr>
    </w:p>
    <w:p w:rsidR="00BE7035" w:rsidRPr="0084285A" w:rsidRDefault="00BE7035" w:rsidP="00C44397">
      <w:pPr>
        <w:pStyle w:val="NoSpacing"/>
        <w:rPr>
          <w:rFonts w:ascii="Times New Roman" w:hAnsi="Times New Roman"/>
          <w:sz w:val="28"/>
          <w:szCs w:val="28"/>
        </w:rPr>
      </w:pPr>
    </w:p>
    <w:p w:rsidR="00BE7035" w:rsidRPr="0084285A" w:rsidRDefault="00BE7035" w:rsidP="00C44397">
      <w:pPr>
        <w:pStyle w:val="NoSpacing"/>
        <w:rPr>
          <w:rFonts w:ascii="Times New Roman" w:hAnsi="Times New Roman"/>
          <w:sz w:val="28"/>
          <w:szCs w:val="28"/>
        </w:rPr>
      </w:pPr>
    </w:p>
    <w:p w:rsidR="00BE7035" w:rsidRPr="0084285A" w:rsidRDefault="00BE7035" w:rsidP="00C44397">
      <w:pPr>
        <w:pStyle w:val="NoSpacing"/>
        <w:rPr>
          <w:rFonts w:ascii="Times New Roman" w:hAnsi="Times New Roman"/>
          <w:sz w:val="28"/>
          <w:szCs w:val="28"/>
        </w:rPr>
      </w:pPr>
    </w:p>
    <w:p w:rsidR="00BE7035" w:rsidRPr="0084285A" w:rsidRDefault="00BE7035" w:rsidP="00C44397">
      <w:pPr>
        <w:pStyle w:val="NoSpacing"/>
        <w:rPr>
          <w:rFonts w:ascii="Times New Roman" w:hAnsi="Times New Roman"/>
          <w:sz w:val="28"/>
          <w:szCs w:val="28"/>
        </w:rPr>
      </w:pPr>
    </w:p>
    <w:p w:rsidR="00BE7035" w:rsidRPr="0084285A" w:rsidRDefault="00BE7035" w:rsidP="00C44397">
      <w:pPr>
        <w:pStyle w:val="NoSpacing"/>
        <w:rPr>
          <w:rFonts w:ascii="Times New Roman" w:hAnsi="Times New Roman"/>
          <w:sz w:val="28"/>
          <w:szCs w:val="28"/>
        </w:rPr>
      </w:pPr>
    </w:p>
    <w:p w:rsidR="00BE7035" w:rsidRPr="0084285A" w:rsidRDefault="00BE7035" w:rsidP="00C44397">
      <w:pPr>
        <w:pStyle w:val="NoSpacing"/>
        <w:rPr>
          <w:rFonts w:ascii="Times New Roman" w:hAnsi="Times New Roman"/>
          <w:sz w:val="28"/>
          <w:szCs w:val="28"/>
        </w:rPr>
      </w:pPr>
    </w:p>
    <w:p w:rsidR="00BE7035" w:rsidRPr="0084285A" w:rsidRDefault="00BE7035" w:rsidP="00C44397">
      <w:pPr>
        <w:pStyle w:val="NoSpacing"/>
        <w:rPr>
          <w:rFonts w:ascii="Times New Roman" w:hAnsi="Times New Roman"/>
          <w:sz w:val="28"/>
          <w:szCs w:val="28"/>
        </w:rPr>
      </w:pPr>
    </w:p>
    <w:p w:rsidR="00BE7035" w:rsidRPr="0084285A" w:rsidRDefault="00BE7035" w:rsidP="00C44397">
      <w:pPr>
        <w:pStyle w:val="NoSpacing"/>
        <w:rPr>
          <w:rFonts w:ascii="Times New Roman" w:hAnsi="Times New Roman"/>
          <w:sz w:val="28"/>
          <w:szCs w:val="28"/>
        </w:rPr>
      </w:pPr>
    </w:p>
    <w:p w:rsidR="00BE7035" w:rsidRPr="0084285A" w:rsidRDefault="00BE7035" w:rsidP="00C44397">
      <w:pPr>
        <w:pStyle w:val="NoSpacing"/>
        <w:rPr>
          <w:rFonts w:ascii="Times New Roman" w:hAnsi="Times New Roman"/>
          <w:sz w:val="28"/>
          <w:szCs w:val="28"/>
        </w:rPr>
      </w:pPr>
    </w:p>
    <w:p w:rsidR="00BE7035" w:rsidRPr="0084285A" w:rsidRDefault="00BE7035" w:rsidP="00C44397">
      <w:pPr>
        <w:pStyle w:val="NoSpacing"/>
        <w:rPr>
          <w:rFonts w:ascii="Times New Roman" w:hAnsi="Times New Roman"/>
          <w:sz w:val="28"/>
          <w:szCs w:val="28"/>
        </w:rPr>
      </w:pPr>
    </w:p>
    <w:p w:rsidR="00BE7035" w:rsidRDefault="00BE7035" w:rsidP="00C44397">
      <w:pPr>
        <w:pStyle w:val="NoSpacing"/>
        <w:jc w:val="center"/>
        <w:rPr>
          <w:rFonts w:ascii="Times New Roman" w:hAnsi="Times New Roman"/>
          <w:sz w:val="28"/>
          <w:szCs w:val="28"/>
        </w:rPr>
      </w:pPr>
      <w:r w:rsidRPr="0084285A">
        <w:rPr>
          <w:rFonts w:ascii="Times New Roman" w:hAnsi="Times New Roman"/>
          <w:sz w:val="28"/>
          <w:szCs w:val="28"/>
        </w:rPr>
        <w:t>1.Социально-экономическое положение Пролетарского сельсовета за 9 месяцев 2018 года.</w:t>
      </w:r>
    </w:p>
    <w:p w:rsidR="00BE7035" w:rsidRDefault="00BE7035" w:rsidP="00C44397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BE7035" w:rsidRPr="0084285A" w:rsidRDefault="00BE7035" w:rsidP="00C44397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BE7035" w:rsidRPr="0084285A" w:rsidRDefault="00BE7035" w:rsidP="0024635B">
      <w:pPr>
        <w:pStyle w:val="NoSpacing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84285A">
        <w:rPr>
          <w:rFonts w:ascii="Times New Roman" w:hAnsi="Times New Roman"/>
          <w:sz w:val="28"/>
          <w:szCs w:val="28"/>
        </w:rPr>
        <w:t>Общая площадь сельсовета составляет 28176 га. Зарегистрировано на данной территории 1436 человек (поданным статистики на 01.01.2017). Число проживающих снизилось по сравнению с прошлым годом по причине выезда за пределы поселка и смертности, которая в 2018 году за 9 месяцев</w:t>
      </w:r>
      <w:r>
        <w:rPr>
          <w:rFonts w:ascii="Times New Roman" w:hAnsi="Times New Roman"/>
          <w:sz w:val="28"/>
          <w:szCs w:val="28"/>
        </w:rPr>
        <w:t xml:space="preserve">  составила - 21</w:t>
      </w:r>
      <w:r w:rsidRPr="0084285A">
        <w:rPr>
          <w:rFonts w:ascii="Times New Roman" w:hAnsi="Times New Roman"/>
          <w:sz w:val="28"/>
          <w:szCs w:val="28"/>
        </w:rPr>
        <w:t xml:space="preserve"> человек, в 2017</w:t>
      </w:r>
      <w:r>
        <w:rPr>
          <w:rFonts w:ascii="Times New Roman" w:hAnsi="Times New Roman"/>
          <w:sz w:val="28"/>
          <w:szCs w:val="28"/>
        </w:rPr>
        <w:t xml:space="preserve">  году -  2</w:t>
      </w:r>
      <w:r w:rsidRPr="0084285A">
        <w:rPr>
          <w:rFonts w:ascii="Times New Roman" w:hAnsi="Times New Roman"/>
          <w:sz w:val="28"/>
          <w:szCs w:val="28"/>
        </w:rPr>
        <w:t>6 человек.</w:t>
      </w:r>
    </w:p>
    <w:p w:rsidR="00BE7035" w:rsidRPr="0084285A" w:rsidRDefault="00BE7035" w:rsidP="00C44397">
      <w:pPr>
        <w:pStyle w:val="NoSpacing"/>
        <w:rPr>
          <w:rFonts w:ascii="Times New Roman" w:hAnsi="Times New Roman"/>
          <w:sz w:val="28"/>
          <w:szCs w:val="28"/>
        </w:rPr>
      </w:pPr>
      <w:r w:rsidRPr="0084285A">
        <w:rPr>
          <w:rFonts w:ascii="Times New Roman" w:hAnsi="Times New Roman"/>
          <w:sz w:val="28"/>
          <w:szCs w:val="28"/>
        </w:rPr>
        <w:t>Идет быстрое старение общего числа жителей поселка, молодежь в пос</w:t>
      </w:r>
      <w:r>
        <w:rPr>
          <w:rFonts w:ascii="Times New Roman" w:hAnsi="Times New Roman"/>
          <w:sz w:val="28"/>
          <w:szCs w:val="28"/>
        </w:rPr>
        <w:t>елке не остается, х</w:t>
      </w:r>
      <w:r w:rsidRPr="0084285A">
        <w:rPr>
          <w:rFonts w:ascii="Times New Roman" w:hAnsi="Times New Roman"/>
          <w:sz w:val="28"/>
          <w:szCs w:val="28"/>
        </w:rPr>
        <w:t>отя в школе за счет учащихся из поселка Шайдуровский наполняемость классов осталась на прежнем уровне: 2017 – 175 учеников, 2018  год -  177 учеников</w:t>
      </w:r>
      <w:r>
        <w:rPr>
          <w:rFonts w:ascii="Times New Roman" w:hAnsi="Times New Roman"/>
          <w:sz w:val="28"/>
          <w:szCs w:val="28"/>
        </w:rPr>
        <w:t>.</w:t>
      </w:r>
    </w:p>
    <w:p w:rsidR="00BE7035" w:rsidRPr="0084285A" w:rsidRDefault="00BE7035" w:rsidP="00C44397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84285A">
        <w:rPr>
          <w:rFonts w:ascii="Times New Roman" w:hAnsi="Times New Roman"/>
          <w:sz w:val="28"/>
          <w:szCs w:val="28"/>
        </w:rPr>
        <w:t>Прошедшие 9 месяцев 2018 года для Пролетарского сельсовета характеризуются незначительным, но все, же замедлением экономического развития и снижения доходов населения.</w:t>
      </w:r>
    </w:p>
    <w:p w:rsidR="00BE7035" w:rsidRPr="0084285A" w:rsidRDefault="00BE7035" w:rsidP="00C44397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84285A">
        <w:rPr>
          <w:rFonts w:ascii="Times New Roman" w:hAnsi="Times New Roman"/>
          <w:sz w:val="28"/>
          <w:szCs w:val="28"/>
        </w:rPr>
        <w:t xml:space="preserve">На это </w:t>
      </w:r>
      <w:r>
        <w:rPr>
          <w:rFonts w:ascii="Times New Roman" w:hAnsi="Times New Roman"/>
          <w:sz w:val="28"/>
          <w:szCs w:val="28"/>
        </w:rPr>
        <w:t>влияют</w:t>
      </w:r>
      <w:r w:rsidRPr="0084285A">
        <w:rPr>
          <w:rFonts w:ascii="Times New Roman" w:hAnsi="Times New Roman"/>
          <w:sz w:val="28"/>
          <w:szCs w:val="28"/>
        </w:rPr>
        <w:t xml:space="preserve"> многие факторы. Первое</w:t>
      </w:r>
      <w:r>
        <w:rPr>
          <w:rFonts w:ascii="Times New Roman" w:hAnsi="Times New Roman"/>
          <w:sz w:val="28"/>
          <w:szCs w:val="28"/>
        </w:rPr>
        <w:t>,</w:t>
      </w:r>
      <w:r w:rsidRPr="0084285A">
        <w:rPr>
          <w:rFonts w:ascii="Times New Roman" w:hAnsi="Times New Roman"/>
          <w:sz w:val="28"/>
          <w:szCs w:val="28"/>
        </w:rPr>
        <w:t xml:space="preserve"> это общее замедление экономического развития страны, которое, к сожалению, зависит от </w:t>
      </w:r>
      <w:r>
        <w:rPr>
          <w:rFonts w:ascii="Times New Roman" w:hAnsi="Times New Roman"/>
          <w:sz w:val="28"/>
          <w:szCs w:val="28"/>
        </w:rPr>
        <w:t>многих факторов мировой</w:t>
      </w:r>
      <w:r w:rsidRPr="0084285A">
        <w:rPr>
          <w:rFonts w:ascii="Times New Roman" w:hAnsi="Times New Roman"/>
          <w:sz w:val="28"/>
          <w:szCs w:val="28"/>
        </w:rPr>
        <w:t xml:space="preserve"> экономики.</w:t>
      </w:r>
      <w:r>
        <w:rPr>
          <w:rFonts w:ascii="Times New Roman" w:hAnsi="Times New Roman"/>
          <w:sz w:val="28"/>
          <w:szCs w:val="28"/>
        </w:rPr>
        <w:t xml:space="preserve"> Не в последнюю очередь сказалось влияние экономических санкций, введенных западными государствами в отношении нашей страны.</w:t>
      </w:r>
    </w:p>
    <w:p w:rsidR="00BE7035" w:rsidRPr="0084285A" w:rsidRDefault="00BE7035" w:rsidP="00C44397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84285A">
        <w:rPr>
          <w:rFonts w:ascii="Times New Roman" w:hAnsi="Times New Roman"/>
          <w:sz w:val="28"/>
          <w:szCs w:val="28"/>
        </w:rPr>
        <w:t>На территории Пролетарского сельсовета основное средство производства – земля, на которой местные предприниматели занимаются производством сельскохозяйственной продукции.</w:t>
      </w:r>
    </w:p>
    <w:p w:rsidR="00BE7035" w:rsidRPr="0084285A" w:rsidRDefault="00BE7035" w:rsidP="00C44397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84285A">
        <w:rPr>
          <w:rFonts w:ascii="Times New Roman" w:hAnsi="Times New Roman"/>
          <w:sz w:val="28"/>
          <w:szCs w:val="28"/>
        </w:rPr>
        <w:t>В 2018 году, как и в предыдущие годы</w:t>
      </w:r>
      <w:r>
        <w:rPr>
          <w:rFonts w:ascii="Times New Roman" w:hAnsi="Times New Roman"/>
          <w:sz w:val="28"/>
          <w:szCs w:val="28"/>
        </w:rPr>
        <w:t xml:space="preserve">, </w:t>
      </w:r>
      <w:r w:rsidRPr="0084285A">
        <w:rPr>
          <w:rFonts w:ascii="Times New Roman" w:hAnsi="Times New Roman"/>
          <w:sz w:val="28"/>
          <w:szCs w:val="28"/>
        </w:rPr>
        <w:t xml:space="preserve"> крестьянско-фермерские хозяйства в своей деятельности делали упор на выращивание зерновых, бобовых и </w:t>
      </w:r>
      <w:r>
        <w:rPr>
          <w:rFonts w:ascii="Times New Roman" w:hAnsi="Times New Roman"/>
          <w:sz w:val="28"/>
          <w:szCs w:val="28"/>
        </w:rPr>
        <w:t>технических</w:t>
      </w:r>
      <w:r w:rsidRPr="0084285A">
        <w:rPr>
          <w:rFonts w:ascii="Times New Roman" w:hAnsi="Times New Roman"/>
          <w:sz w:val="28"/>
          <w:szCs w:val="28"/>
        </w:rPr>
        <w:t xml:space="preserve"> культур. Труд хле</w:t>
      </w:r>
      <w:r>
        <w:rPr>
          <w:rFonts w:ascii="Times New Roman" w:hAnsi="Times New Roman"/>
          <w:sz w:val="28"/>
          <w:szCs w:val="28"/>
        </w:rPr>
        <w:t>боробов всегда нелегкий</w:t>
      </w:r>
      <w:r w:rsidRPr="0084285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Не  стал исключением и 2018 год.Тяжелейшая весенняя посевная 2018 года внесла корректировку в структуру посевных площадей. Затяжные весенние дожди не дали возможности в лучшие агро-технические сроки завершить посев яровых.</w:t>
      </w:r>
      <w:r w:rsidRPr="0084285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этой связи сдвинулись сроки созревания культур и уборочных работ, но пролетарцы, верные славным традициям своих предшественников – первоцелинников, с честью  выдержали этот экзамен.</w:t>
      </w:r>
      <w:r w:rsidRPr="0084285A">
        <w:rPr>
          <w:rFonts w:ascii="Times New Roman" w:hAnsi="Times New Roman"/>
          <w:sz w:val="28"/>
          <w:szCs w:val="28"/>
        </w:rPr>
        <w:t xml:space="preserve"> </w:t>
      </w:r>
    </w:p>
    <w:p w:rsidR="00BE7035" w:rsidRPr="0084285A" w:rsidRDefault="00BE7035" w:rsidP="00C44397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84285A">
        <w:rPr>
          <w:rFonts w:ascii="Times New Roman" w:hAnsi="Times New Roman"/>
          <w:sz w:val="28"/>
          <w:szCs w:val="28"/>
        </w:rPr>
        <w:t>В 2018 году от всей площади пашни Пролетарского сельсовета 19151 га, было засеяно 12</w:t>
      </w:r>
      <w:r>
        <w:rPr>
          <w:rFonts w:ascii="Times New Roman" w:hAnsi="Times New Roman"/>
          <w:sz w:val="28"/>
          <w:szCs w:val="28"/>
        </w:rPr>
        <w:t>140 га , из них: пшеницей – 8864 га, ячменем – 1885</w:t>
      </w:r>
      <w:r w:rsidRPr="0084285A">
        <w:rPr>
          <w:rFonts w:ascii="Times New Roman" w:hAnsi="Times New Roman"/>
          <w:sz w:val="28"/>
          <w:szCs w:val="28"/>
        </w:rPr>
        <w:t>га, овс</w:t>
      </w:r>
      <w:r>
        <w:rPr>
          <w:rFonts w:ascii="Times New Roman" w:hAnsi="Times New Roman"/>
          <w:sz w:val="28"/>
          <w:szCs w:val="28"/>
        </w:rPr>
        <w:t>ом – 260 га, горохом – 314 га, рапс-600 га, было отведено под пары 7111 га.</w:t>
      </w:r>
    </w:p>
    <w:p w:rsidR="00BE7035" w:rsidRPr="0084285A" w:rsidRDefault="00BE7035" w:rsidP="00C44397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84285A">
        <w:rPr>
          <w:rFonts w:ascii="Times New Roman" w:hAnsi="Times New Roman"/>
          <w:sz w:val="28"/>
          <w:szCs w:val="28"/>
        </w:rPr>
        <w:t>Средняя урожайность в 2018</w:t>
      </w:r>
      <w:r>
        <w:rPr>
          <w:rFonts w:ascii="Times New Roman" w:hAnsi="Times New Roman"/>
          <w:sz w:val="28"/>
          <w:szCs w:val="28"/>
        </w:rPr>
        <w:t xml:space="preserve"> году составила 20</w:t>
      </w:r>
      <w:r w:rsidRPr="0084285A">
        <w:rPr>
          <w:rFonts w:ascii="Times New Roman" w:hAnsi="Times New Roman"/>
          <w:sz w:val="28"/>
          <w:szCs w:val="28"/>
        </w:rPr>
        <w:t xml:space="preserve"> ц., в 2017 году – 1</w:t>
      </w:r>
      <w:r>
        <w:rPr>
          <w:rFonts w:ascii="Times New Roman" w:hAnsi="Times New Roman"/>
          <w:sz w:val="28"/>
          <w:szCs w:val="28"/>
        </w:rPr>
        <w:t>5,0</w:t>
      </w:r>
      <w:r w:rsidRPr="0084285A">
        <w:rPr>
          <w:rFonts w:ascii="Times New Roman" w:hAnsi="Times New Roman"/>
          <w:sz w:val="28"/>
          <w:szCs w:val="28"/>
        </w:rPr>
        <w:t xml:space="preserve"> ц. Валовой сбор зерна в 2018</w:t>
      </w:r>
      <w:r>
        <w:rPr>
          <w:rFonts w:ascii="Times New Roman" w:hAnsi="Times New Roman"/>
          <w:sz w:val="28"/>
          <w:szCs w:val="28"/>
        </w:rPr>
        <w:t xml:space="preserve"> году составил 242800</w:t>
      </w:r>
      <w:r w:rsidRPr="0084285A">
        <w:rPr>
          <w:rFonts w:ascii="Times New Roman" w:hAnsi="Times New Roman"/>
          <w:sz w:val="28"/>
          <w:szCs w:val="28"/>
        </w:rPr>
        <w:t xml:space="preserve"> ц., в 2017</w:t>
      </w:r>
      <w:r>
        <w:rPr>
          <w:rFonts w:ascii="Times New Roman" w:hAnsi="Times New Roman"/>
          <w:sz w:val="28"/>
          <w:szCs w:val="28"/>
        </w:rPr>
        <w:t xml:space="preserve"> году – 183000 ц.</w:t>
      </w:r>
    </w:p>
    <w:p w:rsidR="00BE7035" w:rsidRPr="0084285A" w:rsidRDefault="00BE7035" w:rsidP="00C44397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84285A">
        <w:rPr>
          <w:rFonts w:ascii="Times New Roman" w:hAnsi="Times New Roman"/>
          <w:sz w:val="28"/>
          <w:szCs w:val="28"/>
        </w:rPr>
        <w:t>КФХ в 2018 году было пр</w:t>
      </w:r>
      <w:r>
        <w:rPr>
          <w:rFonts w:ascii="Times New Roman" w:hAnsi="Times New Roman"/>
          <w:sz w:val="28"/>
          <w:szCs w:val="28"/>
        </w:rPr>
        <w:t>иобретено: комбайнов «Агрос» - 2</w:t>
      </w:r>
      <w:r w:rsidRPr="0084285A">
        <w:rPr>
          <w:rFonts w:ascii="Times New Roman" w:hAnsi="Times New Roman"/>
          <w:sz w:val="28"/>
          <w:szCs w:val="28"/>
        </w:rPr>
        <w:t xml:space="preserve"> шт., трактор Кировец</w:t>
      </w:r>
      <w:r>
        <w:rPr>
          <w:rFonts w:ascii="Times New Roman" w:hAnsi="Times New Roman"/>
          <w:sz w:val="28"/>
          <w:szCs w:val="28"/>
        </w:rPr>
        <w:t xml:space="preserve"> 3 шт., борона тяжелая. </w:t>
      </w:r>
      <w:r w:rsidRPr="0084285A">
        <w:rPr>
          <w:rFonts w:ascii="Times New Roman" w:hAnsi="Times New Roman"/>
          <w:sz w:val="28"/>
          <w:szCs w:val="28"/>
        </w:rPr>
        <w:t xml:space="preserve"> Был произведен ремонт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84285A">
        <w:rPr>
          <w:rFonts w:ascii="Times New Roman" w:hAnsi="Times New Roman"/>
          <w:sz w:val="28"/>
          <w:szCs w:val="28"/>
        </w:rPr>
        <w:t xml:space="preserve">кровли на складах, животноводческих помещениях 2200 кв.м., </w:t>
      </w:r>
      <w:r>
        <w:rPr>
          <w:rFonts w:ascii="Times New Roman" w:hAnsi="Times New Roman"/>
          <w:sz w:val="28"/>
          <w:szCs w:val="28"/>
        </w:rPr>
        <w:t xml:space="preserve">сделана вентиляция на свинарниках, </w:t>
      </w:r>
      <w:r w:rsidRPr="0084285A">
        <w:rPr>
          <w:rFonts w:ascii="Times New Roman" w:hAnsi="Times New Roman"/>
          <w:sz w:val="28"/>
          <w:szCs w:val="28"/>
        </w:rPr>
        <w:t xml:space="preserve">текущий ремонт оборудования для очистки сельскохозяйственной продукции, </w:t>
      </w:r>
      <w:r>
        <w:rPr>
          <w:rFonts w:ascii="Times New Roman" w:hAnsi="Times New Roman"/>
          <w:sz w:val="28"/>
          <w:szCs w:val="28"/>
        </w:rPr>
        <w:t xml:space="preserve">построена сушилка, устоновлено весовое хозяйство. </w:t>
      </w:r>
      <w:r w:rsidRPr="0084285A">
        <w:rPr>
          <w:rFonts w:ascii="Times New Roman" w:hAnsi="Times New Roman"/>
          <w:sz w:val="28"/>
          <w:szCs w:val="28"/>
        </w:rPr>
        <w:t>Хорошая урожайность зерновых,</w:t>
      </w:r>
      <w:r>
        <w:rPr>
          <w:rFonts w:ascii="Times New Roman" w:hAnsi="Times New Roman"/>
          <w:sz w:val="28"/>
          <w:szCs w:val="28"/>
        </w:rPr>
        <w:t xml:space="preserve"> небольшой</w:t>
      </w:r>
      <w:r w:rsidRPr="0084285A">
        <w:rPr>
          <w:rFonts w:ascii="Times New Roman" w:hAnsi="Times New Roman"/>
          <w:sz w:val="28"/>
          <w:szCs w:val="28"/>
        </w:rPr>
        <w:t xml:space="preserve">  рост закупочных цен,  но вместе с тем высокая себестоимость производства зерна,</w:t>
      </w:r>
      <w:r>
        <w:rPr>
          <w:rFonts w:ascii="Times New Roman" w:hAnsi="Times New Roman"/>
          <w:sz w:val="28"/>
          <w:szCs w:val="28"/>
        </w:rPr>
        <w:t xml:space="preserve"> в связи с ростом цен на ГСМ,  качеством зерна , востребованность зерна на рынке- </w:t>
      </w:r>
      <w:r w:rsidRPr="0084285A">
        <w:rPr>
          <w:rFonts w:ascii="Times New Roman" w:hAnsi="Times New Roman"/>
          <w:sz w:val="28"/>
          <w:szCs w:val="28"/>
        </w:rPr>
        <w:t xml:space="preserve"> это те составляющие, от которых зависит экономическое состояние КФХ.  Это в свою очередь напрямую влияет на благосостояние многих жителей нашего поселка.</w:t>
      </w:r>
    </w:p>
    <w:p w:rsidR="00BE7035" w:rsidRPr="0084285A" w:rsidRDefault="00BE7035" w:rsidP="00C44397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84285A">
        <w:rPr>
          <w:rFonts w:ascii="Times New Roman" w:hAnsi="Times New Roman"/>
          <w:sz w:val="28"/>
          <w:szCs w:val="28"/>
        </w:rPr>
        <w:t xml:space="preserve">Некоторые предприниматели параллельно с производством товарного зерна занимаются животноводством. На 2018 </w:t>
      </w:r>
      <w:r>
        <w:rPr>
          <w:rFonts w:ascii="Times New Roman" w:hAnsi="Times New Roman"/>
          <w:sz w:val="28"/>
          <w:szCs w:val="28"/>
        </w:rPr>
        <w:t>в КФХ и ИП содержится : КРС - 149</w:t>
      </w:r>
      <w:r w:rsidRPr="0084285A">
        <w:rPr>
          <w:rFonts w:ascii="Times New Roman" w:hAnsi="Times New Roman"/>
          <w:sz w:val="28"/>
          <w:szCs w:val="28"/>
        </w:rPr>
        <w:t xml:space="preserve"> голов, из них в этом году прио</w:t>
      </w:r>
      <w:r>
        <w:rPr>
          <w:rFonts w:ascii="Times New Roman" w:hAnsi="Times New Roman"/>
          <w:sz w:val="28"/>
          <w:szCs w:val="28"/>
        </w:rPr>
        <w:t>бретено 122 голов), свиней - 990 голов, овец – 281</w:t>
      </w:r>
      <w:r w:rsidRPr="0084285A">
        <w:rPr>
          <w:rFonts w:ascii="Times New Roman" w:hAnsi="Times New Roman"/>
          <w:sz w:val="28"/>
          <w:szCs w:val="28"/>
        </w:rPr>
        <w:t xml:space="preserve"> голов</w:t>
      </w:r>
      <w:r>
        <w:rPr>
          <w:rFonts w:ascii="Times New Roman" w:hAnsi="Times New Roman"/>
          <w:sz w:val="28"/>
          <w:szCs w:val="28"/>
        </w:rPr>
        <w:t>, лошади-15 голов.</w:t>
      </w:r>
      <w:r w:rsidRPr="0084285A">
        <w:rPr>
          <w:rFonts w:ascii="Times New Roman" w:hAnsi="Times New Roman"/>
          <w:sz w:val="28"/>
          <w:szCs w:val="28"/>
        </w:rPr>
        <w:t xml:space="preserve"> Но есть и сдерживающие факторы: нет производственной базы, где можно было бы, исходя из потребности в обществе на те или иные продукты животноводства, применяя высокотехнологичные методы выращивания животных добиваться высоких производственных результатов. Не смотря на экономические трудности поголовье    свиней постепенно увеличивается.</w:t>
      </w:r>
    </w:p>
    <w:p w:rsidR="00BE7035" w:rsidRPr="0084285A" w:rsidRDefault="00BE7035" w:rsidP="00C44397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84285A">
        <w:rPr>
          <w:rFonts w:ascii="Times New Roman" w:hAnsi="Times New Roman"/>
          <w:sz w:val="28"/>
          <w:szCs w:val="28"/>
        </w:rPr>
        <w:t>На прежнем уровне сохранили свою деятельность предприниматели, работающие в сфере автотранспортных грузоперевозок.</w:t>
      </w:r>
    </w:p>
    <w:p w:rsidR="00BE7035" w:rsidRDefault="00BE7035" w:rsidP="00C44397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84285A">
        <w:rPr>
          <w:rFonts w:ascii="Times New Roman" w:hAnsi="Times New Roman"/>
          <w:sz w:val="28"/>
          <w:szCs w:val="28"/>
        </w:rPr>
        <w:t xml:space="preserve"> На территории сельсовета неплохо работают объекты социальной инфраструктуры: школа, больница, детский сад, по</w:t>
      </w:r>
      <w:r>
        <w:rPr>
          <w:rFonts w:ascii="Times New Roman" w:hAnsi="Times New Roman"/>
          <w:sz w:val="28"/>
          <w:szCs w:val="28"/>
        </w:rPr>
        <w:t>чта, Дом культуры, телевышка, МУП ЕУК ЖКХ «Пролетарское ОП</w:t>
      </w:r>
      <w:r w:rsidRPr="0084285A">
        <w:rPr>
          <w:rFonts w:ascii="Times New Roman" w:hAnsi="Times New Roman"/>
          <w:sz w:val="28"/>
          <w:szCs w:val="28"/>
        </w:rPr>
        <w:t>», отделение Сбербанка, участок РУС, участ</w:t>
      </w:r>
      <w:r>
        <w:rPr>
          <w:rFonts w:ascii="Times New Roman" w:hAnsi="Times New Roman"/>
          <w:sz w:val="28"/>
          <w:szCs w:val="28"/>
        </w:rPr>
        <w:t>ок электросетей.</w:t>
      </w:r>
    </w:p>
    <w:p w:rsidR="00BE7035" w:rsidRPr="0084285A" w:rsidRDefault="00BE7035" w:rsidP="00C44397">
      <w:pPr>
        <w:pStyle w:val="NoSpacing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Работа данных</w:t>
      </w:r>
      <w:r w:rsidRPr="0084285A">
        <w:rPr>
          <w:rFonts w:ascii="Times New Roman" w:hAnsi="Times New Roman"/>
          <w:sz w:val="28"/>
          <w:szCs w:val="28"/>
        </w:rPr>
        <w:t xml:space="preserve"> социальных объектов создает благоприятную среду для комфортного проживания жителей на данной территории.</w:t>
      </w:r>
    </w:p>
    <w:p w:rsidR="00BE7035" w:rsidRPr="00C74410" w:rsidRDefault="00BE7035" w:rsidP="004B36B6">
      <w:pPr>
        <w:jc w:val="both"/>
        <w:rPr>
          <w:rFonts w:ascii="Times New Roman" w:hAnsi="Times New Roman"/>
          <w:sz w:val="28"/>
          <w:szCs w:val="28"/>
        </w:rPr>
      </w:pPr>
      <w:r w:rsidRPr="00C74410">
        <w:rPr>
          <w:rFonts w:ascii="Times New Roman" w:hAnsi="Times New Roman"/>
          <w:sz w:val="28"/>
          <w:szCs w:val="28"/>
        </w:rPr>
        <w:t>Администрация оказывала содействие по обеспечению жителей дровами. За 2018 год поступило заявлений 25, всего с 2016 – по 2018 год поступило 70 заявлений от жителей, 13 заявок  обеспечены дровами.  Необходимо дров для полного обеспечения потребности жителей -1015м</w:t>
      </w:r>
      <w:r w:rsidRPr="00C74410">
        <w:rPr>
          <w:rFonts w:ascii="Times New Roman" w:hAnsi="Times New Roman"/>
          <w:sz w:val="28"/>
          <w:szCs w:val="28"/>
          <w:vertAlign w:val="superscript"/>
        </w:rPr>
        <w:t>3</w:t>
      </w:r>
      <w:r w:rsidRPr="00C74410">
        <w:rPr>
          <w:rFonts w:ascii="Times New Roman" w:hAnsi="Times New Roman"/>
          <w:sz w:val="28"/>
          <w:szCs w:val="28"/>
        </w:rPr>
        <w:t xml:space="preserve"> на 2019 год, из них 915 м</w:t>
      </w:r>
      <w:r w:rsidRPr="00C74410">
        <w:rPr>
          <w:rFonts w:ascii="Times New Roman" w:hAnsi="Times New Roman"/>
          <w:sz w:val="28"/>
          <w:szCs w:val="28"/>
          <w:vertAlign w:val="superscript"/>
        </w:rPr>
        <w:t>3</w:t>
      </w:r>
      <w:r w:rsidRPr="00C74410">
        <w:rPr>
          <w:rFonts w:ascii="Times New Roman" w:hAnsi="Times New Roman"/>
          <w:sz w:val="28"/>
          <w:szCs w:val="28"/>
        </w:rPr>
        <w:t xml:space="preserve">  уже выписаны жителями с 2016 по 2018 год  и получены уведомления о постановке в очередь.</w:t>
      </w:r>
    </w:p>
    <w:p w:rsidR="00BE7035" w:rsidRDefault="00BE7035" w:rsidP="00C44397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84285A">
        <w:rPr>
          <w:rFonts w:ascii="Times New Roman" w:hAnsi="Times New Roman"/>
          <w:sz w:val="28"/>
          <w:szCs w:val="28"/>
        </w:rPr>
        <w:t xml:space="preserve">В 2018  году администрация Пролетарского сельсовета вела </w:t>
      </w:r>
      <w:r>
        <w:rPr>
          <w:rFonts w:ascii="Times New Roman" w:hAnsi="Times New Roman"/>
          <w:sz w:val="28"/>
          <w:szCs w:val="28"/>
        </w:rPr>
        <w:t xml:space="preserve">подготовительные </w:t>
      </w:r>
      <w:r w:rsidRPr="0084285A">
        <w:rPr>
          <w:rFonts w:ascii="Times New Roman" w:hAnsi="Times New Roman"/>
          <w:sz w:val="28"/>
          <w:szCs w:val="28"/>
        </w:rPr>
        <w:t>работы:</w:t>
      </w:r>
    </w:p>
    <w:p w:rsidR="00BE7035" w:rsidRPr="0084285A" w:rsidRDefault="00BE7035" w:rsidP="00C44397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BE7035" w:rsidRPr="0084285A" w:rsidRDefault="00BE7035" w:rsidP="00C74410">
      <w:pPr>
        <w:tabs>
          <w:tab w:val="left" w:pos="585"/>
        </w:tabs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4285A">
        <w:rPr>
          <w:rFonts w:ascii="Times New Roman" w:hAnsi="Times New Roman"/>
          <w:sz w:val="28"/>
          <w:szCs w:val="28"/>
          <w:shd w:val="clear" w:color="auto" w:fill="FFFFFF"/>
        </w:rPr>
        <w:t>С возобновлением работы программы по переселению граждан из аварийного и ветхого жилья в Новосибир</w:t>
      </w:r>
      <w:r>
        <w:rPr>
          <w:rFonts w:ascii="Times New Roman" w:hAnsi="Times New Roman"/>
          <w:sz w:val="28"/>
          <w:szCs w:val="28"/>
          <w:shd w:val="clear" w:color="auto" w:fill="FFFFFF"/>
        </w:rPr>
        <w:t>ской области в 2019г. производит</w:t>
      </w:r>
      <w:r w:rsidRPr="0084285A">
        <w:rPr>
          <w:rFonts w:ascii="Times New Roman" w:hAnsi="Times New Roman"/>
          <w:sz w:val="28"/>
          <w:szCs w:val="28"/>
          <w:shd w:val="clear" w:color="auto" w:fill="FFFFFF"/>
        </w:rPr>
        <w:t xml:space="preserve"> расс</w:t>
      </w:r>
      <w:r>
        <w:rPr>
          <w:rFonts w:ascii="Times New Roman" w:hAnsi="Times New Roman"/>
          <w:sz w:val="28"/>
          <w:szCs w:val="28"/>
          <w:shd w:val="clear" w:color="auto" w:fill="FFFFFF"/>
        </w:rPr>
        <w:t>еление</w:t>
      </w:r>
      <w:r w:rsidRPr="0084285A">
        <w:rPr>
          <w:rFonts w:ascii="Times New Roman" w:hAnsi="Times New Roman"/>
          <w:sz w:val="28"/>
          <w:szCs w:val="28"/>
          <w:shd w:val="clear" w:color="auto" w:fill="FFFFFF"/>
        </w:rPr>
        <w:t xml:space="preserve"> жител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ей из трех аварийных домов: по </w:t>
      </w:r>
      <w:r w:rsidRPr="0084285A">
        <w:rPr>
          <w:rFonts w:ascii="Times New Roman" w:hAnsi="Times New Roman"/>
          <w:sz w:val="28"/>
          <w:szCs w:val="28"/>
          <w:shd w:val="clear" w:color="auto" w:fill="FFFFFF"/>
        </w:rPr>
        <w:t>ул. Школьная,23</w:t>
      </w:r>
      <w:r>
        <w:rPr>
          <w:rFonts w:ascii="Times New Roman" w:hAnsi="Times New Roman"/>
          <w:sz w:val="28"/>
          <w:szCs w:val="28"/>
          <w:shd w:val="clear" w:color="auto" w:fill="FFFFFF"/>
        </w:rPr>
        <w:t>;Федорова,</w:t>
      </w:r>
      <w:r w:rsidRPr="0084285A">
        <w:rPr>
          <w:rFonts w:ascii="Times New Roman" w:hAnsi="Times New Roman"/>
          <w:sz w:val="28"/>
          <w:szCs w:val="28"/>
          <w:shd w:val="clear" w:color="auto" w:fill="FFFFFF"/>
        </w:rPr>
        <w:t>1</w:t>
      </w:r>
      <w:r>
        <w:rPr>
          <w:rFonts w:ascii="Times New Roman" w:hAnsi="Times New Roman"/>
          <w:sz w:val="28"/>
          <w:szCs w:val="28"/>
          <w:shd w:val="clear" w:color="auto" w:fill="FFFFFF"/>
        </w:rPr>
        <w:t>;</w:t>
      </w:r>
      <w:r w:rsidRPr="0084285A">
        <w:rPr>
          <w:rFonts w:ascii="Times New Roman" w:hAnsi="Times New Roman"/>
          <w:sz w:val="28"/>
          <w:szCs w:val="28"/>
          <w:shd w:val="clear" w:color="auto" w:fill="FFFFFF"/>
        </w:rPr>
        <w:t>Федорова ,3</w:t>
      </w:r>
      <w:r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BE7035" w:rsidRPr="0084285A" w:rsidRDefault="00BE7035" w:rsidP="0084285A">
      <w:pPr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4285A">
        <w:rPr>
          <w:rFonts w:ascii="Times New Roman" w:hAnsi="Times New Roman"/>
          <w:sz w:val="28"/>
          <w:szCs w:val="28"/>
          <w:shd w:val="clear" w:color="auto" w:fill="FFFFFF"/>
        </w:rPr>
        <w:t xml:space="preserve">    Администрацией Пролетарского сельсовета совместно с межведомственной комиссией проведено обследование данных домов и получено заключение о признании домов аварийными и непригодными  для проживания. Данные дома внесены в реестр аварийных домов Новосибирской области, в систему АИС Реформа ЖКХ Новосибир</w:t>
      </w:r>
      <w:r>
        <w:rPr>
          <w:rFonts w:ascii="Times New Roman" w:hAnsi="Times New Roman"/>
          <w:sz w:val="28"/>
          <w:szCs w:val="28"/>
          <w:shd w:val="clear" w:color="auto" w:fill="FFFFFF"/>
        </w:rPr>
        <w:t>ской области для актуализации программы капитального ремонта МКД.</w:t>
      </w:r>
    </w:p>
    <w:p w:rsidR="00BE7035" w:rsidRPr="0084285A" w:rsidRDefault="00BE7035" w:rsidP="00C74410">
      <w:pPr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4285A">
        <w:rPr>
          <w:rFonts w:ascii="Times New Roman" w:hAnsi="Times New Roman"/>
          <w:sz w:val="28"/>
          <w:szCs w:val="28"/>
          <w:shd w:val="clear" w:color="auto" w:fill="FFFFFF"/>
        </w:rPr>
        <w:t xml:space="preserve">   </w:t>
      </w:r>
      <w:r>
        <w:rPr>
          <w:rFonts w:ascii="Times New Roman" w:hAnsi="Times New Roman"/>
          <w:sz w:val="28"/>
          <w:szCs w:val="28"/>
          <w:shd w:val="clear" w:color="auto" w:fill="FFFFFF"/>
        </w:rPr>
        <w:t>Н</w:t>
      </w:r>
      <w:r w:rsidRPr="0084285A">
        <w:rPr>
          <w:rFonts w:ascii="Times New Roman" w:hAnsi="Times New Roman"/>
          <w:sz w:val="28"/>
          <w:szCs w:val="28"/>
          <w:shd w:val="clear" w:color="auto" w:fill="FFFFFF"/>
        </w:rPr>
        <w:t>а 3-х многоквартирных домах: по ул. Комсомольская,4;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у</w:t>
      </w:r>
      <w:r w:rsidRPr="0084285A">
        <w:rPr>
          <w:rFonts w:ascii="Times New Roman" w:hAnsi="Times New Roman"/>
          <w:sz w:val="28"/>
          <w:szCs w:val="28"/>
          <w:shd w:val="clear" w:color="auto" w:fill="FFFFFF"/>
        </w:rPr>
        <w:t>л. Комсомольская, 6;</w:t>
      </w:r>
      <w:r>
        <w:rPr>
          <w:rFonts w:ascii="Times New Roman" w:hAnsi="Times New Roman"/>
          <w:sz w:val="28"/>
          <w:szCs w:val="28"/>
          <w:shd w:val="clear" w:color="auto" w:fill="FFFFFF"/>
        </w:rPr>
        <w:t>у</w:t>
      </w:r>
      <w:r w:rsidRPr="0084285A">
        <w:rPr>
          <w:rFonts w:ascii="Times New Roman" w:hAnsi="Times New Roman"/>
          <w:sz w:val="28"/>
          <w:szCs w:val="28"/>
          <w:shd w:val="clear" w:color="auto" w:fill="FFFFFF"/>
        </w:rPr>
        <w:t>л. Ширяева ,15</w:t>
      </w:r>
      <w:r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BE7035" w:rsidRPr="0084285A" w:rsidRDefault="00BE7035" w:rsidP="0084285A">
      <w:pPr>
        <w:tabs>
          <w:tab w:val="left" w:pos="6555"/>
        </w:tabs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4285A">
        <w:rPr>
          <w:rFonts w:ascii="Times New Roman" w:hAnsi="Times New Roman"/>
          <w:sz w:val="28"/>
          <w:szCs w:val="28"/>
          <w:shd w:val="clear" w:color="auto" w:fill="FFFFFF"/>
        </w:rPr>
        <w:t>Подготовлено техническое обследование, получено заключение специализированной организации о необходимости и срочности выполнения данных работ. Подготовлен необходимый пакет документов и сдан в комиссию в министерство ЖКХ и энергетики Новосибирской области для принятия решения о переносе срока проведения капитального ремонта крыши данных домов. Все работы планируется провести за счет средств Фонда модернизации ЖКХ НСО.</w:t>
      </w:r>
    </w:p>
    <w:p w:rsidR="00BE7035" w:rsidRPr="0084285A" w:rsidRDefault="00BE7035" w:rsidP="0084285A">
      <w:pPr>
        <w:tabs>
          <w:tab w:val="left" w:pos="6555"/>
        </w:tabs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4285A">
        <w:rPr>
          <w:rFonts w:ascii="Times New Roman" w:hAnsi="Times New Roman"/>
          <w:sz w:val="28"/>
          <w:szCs w:val="28"/>
          <w:shd w:val="clear" w:color="auto" w:fill="FFFFFF"/>
        </w:rPr>
        <w:t xml:space="preserve">  В 2019г. по программе Новосибирской области «Ремонт и содержание дорог местного значения» планируется отремонтировать:</w:t>
      </w:r>
    </w:p>
    <w:p w:rsidR="00BE7035" w:rsidRPr="0084285A" w:rsidRDefault="00BE7035" w:rsidP="0084285A">
      <w:pPr>
        <w:tabs>
          <w:tab w:val="left" w:pos="6555"/>
        </w:tabs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4285A">
        <w:rPr>
          <w:rFonts w:ascii="Times New Roman" w:hAnsi="Times New Roman"/>
          <w:sz w:val="28"/>
          <w:szCs w:val="28"/>
          <w:shd w:val="clear" w:color="auto" w:fill="FFFFFF"/>
        </w:rPr>
        <w:t xml:space="preserve"> - по ул. Пушкина – 150 метров (щебень);</w:t>
      </w:r>
    </w:p>
    <w:p w:rsidR="00BE7035" w:rsidRPr="0084285A" w:rsidRDefault="00BE7035" w:rsidP="0084285A">
      <w:pPr>
        <w:tabs>
          <w:tab w:val="left" w:pos="6555"/>
        </w:tabs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4285A">
        <w:rPr>
          <w:rFonts w:ascii="Times New Roman" w:hAnsi="Times New Roman"/>
          <w:sz w:val="28"/>
          <w:szCs w:val="28"/>
          <w:shd w:val="clear" w:color="auto" w:fill="FFFFFF"/>
        </w:rPr>
        <w:t>- поул. Школьная – 130 метров (щебень);</w:t>
      </w:r>
    </w:p>
    <w:p w:rsidR="00BE7035" w:rsidRPr="0084285A" w:rsidRDefault="00BE7035" w:rsidP="0084285A">
      <w:pPr>
        <w:tabs>
          <w:tab w:val="left" w:pos="6555"/>
        </w:tabs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4285A">
        <w:rPr>
          <w:rFonts w:ascii="Times New Roman" w:hAnsi="Times New Roman"/>
          <w:sz w:val="28"/>
          <w:szCs w:val="28"/>
          <w:shd w:val="clear" w:color="auto" w:fill="FFFFFF"/>
        </w:rPr>
        <w:t>- по пер.Федорова – 270 метров асфальтового покрытия</w:t>
      </w:r>
    </w:p>
    <w:p w:rsidR="00BE7035" w:rsidRPr="0084285A" w:rsidRDefault="00BE7035" w:rsidP="0084285A">
      <w:pPr>
        <w:tabs>
          <w:tab w:val="left" w:pos="6555"/>
        </w:tabs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4285A">
        <w:rPr>
          <w:rFonts w:ascii="Times New Roman" w:hAnsi="Times New Roman"/>
          <w:sz w:val="28"/>
          <w:szCs w:val="28"/>
          <w:shd w:val="clear" w:color="auto" w:fill="FFFFFF"/>
        </w:rPr>
        <w:t xml:space="preserve">на средства субсидии из бюджета Новосибирской области в сумме </w:t>
      </w:r>
      <w:r>
        <w:rPr>
          <w:rFonts w:ascii="Times New Roman" w:hAnsi="Times New Roman"/>
          <w:sz w:val="28"/>
          <w:szCs w:val="28"/>
          <w:shd w:val="clear" w:color="auto" w:fill="FFFFFF"/>
        </w:rPr>
        <w:t>1433,6</w:t>
      </w:r>
      <w:r w:rsidRPr="0084285A">
        <w:rPr>
          <w:rFonts w:ascii="Times New Roman" w:hAnsi="Times New Roman"/>
          <w:sz w:val="28"/>
          <w:szCs w:val="28"/>
          <w:shd w:val="clear" w:color="auto" w:fill="FFFFFF"/>
        </w:rPr>
        <w:t xml:space="preserve"> тыс.руб., также в 2019 году – ямочный ремонт дорожного полотна, ремонт асфальтового покрытия на сумму </w:t>
      </w:r>
      <w:r>
        <w:rPr>
          <w:rFonts w:ascii="Times New Roman" w:hAnsi="Times New Roman"/>
          <w:sz w:val="28"/>
          <w:szCs w:val="28"/>
          <w:shd w:val="clear" w:color="auto" w:fill="FFFFFF"/>
        </w:rPr>
        <w:t>413,6</w:t>
      </w:r>
      <w:r w:rsidRPr="0084285A">
        <w:rPr>
          <w:rFonts w:ascii="Times New Roman" w:hAnsi="Times New Roman"/>
          <w:sz w:val="28"/>
          <w:szCs w:val="28"/>
          <w:shd w:val="clear" w:color="auto" w:fill="FFFFFF"/>
        </w:rPr>
        <w:t xml:space="preserve"> тыс. руб. (это финансовые средства от  акцизов).</w:t>
      </w:r>
    </w:p>
    <w:p w:rsidR="00BE7035" w:rsidRPr="0084285A" w:rsidRDefault="00BE7035" w:rsidP="0084285A">
      <w:pPr>
        <w:tabs>
          <w:tab w:val="left" w:pos="6555"/>
        </w:tabs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4285A">
        <w:rPr>
          <w:rFonts w:ascii="Times New Roman" w:hAnsi="Times New Roman"/>
          <w:sz w:val="28"/>
          <w:szCs w:val="28"/>
          <w:shd w:val="clear" w:color="auto" w:fill="FFFFFF"/>
        </w:rPr>
        <w:t xml:space="preserve">  В 2019 году по программе «Комфортная городская среда» планируется  ремонт дворовых территорий многоквартирных домов по адресу: ул. Комсомольская № 8,10 на сумму 1916 тыс.руб.Проектная документация подготовлена и прошла экспертизу. Администрация подала заявку на участие в данной программе в 2019году.</w:t>
      </w:r>
    </w:p>
    <w:p w:rsidR="00BE7035" w:rsidRPr="0084285A" w:rsidRDefault="00BE7035" w:rsidP="0084285A">
      <w:pPr>
        <w:tabs>
          <w:tab w:val="left" w:pos="6555"/>
        </w:tabs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4285A">
        <w:rPr>
          <w:rFonts w:ascii="Times New Roman" w:hAnsi="Times New Roman"/>
          <w:sz w:val="28"/>
          <w:szCs w:val="28"/>
          <w:shd w:val="clear" w:color="auto" w:fill="FFFFFF"/>
        </w:rPr>
        <w:t xml:space="preserve">  По программе «Инициативный бюджет» планируется замена деревянного ограждения на кладбище н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а металлическое. Разработана </w:t>
      </w:r>
      <w:r w:rsidRPr="0084285A">
        <w:rPr>
          <w:rFonts w:ascii="Times New Roman" w:hAnsi="Times New Roman"/>
          <w:sz w:val="28"/>
          <w:szCs w:val="28"/>
          <w:shd w:val="clear" w:color="auto" w:fill="FFFFFF"/>
        </w:rPr>
        <w:t xml:space="preserve"> сметная документация, кладбища как объект и земельный участок администрация оформила в собственность. Затраты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по ремонту</w:t>
      </w:r>
      <w:r w:rsidRPr="0084285A">
        <w:rPr>
          <w:rFonts w:ascii="Times New Roman" w:hAnsi="Times New Roman"/>
          <w:sz w:val="28"/>
          <w:szCs w:val="28"/>
          <w:shd w:val="clear" w:color="auto" w:fill="FFFFFF"/>
        </w:rPr>
        <w:t xml:space="preserve"> составят 800 тыс.руб.</w:t>
      </w:r>
    </w:p>
    <w:p w:rsidR="00BE7035" w:rsidRPr="0084285A" w:rsidRDefault="00BE7035" w:rsidP="0084285A">
      <w:pPr>
        <w:tabs>
          <w:tab w:val="left" w:pos="6555"/>
        </w:tabs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4285A">
        <w:rPr>
          <w:rFonts w:ascii="Times New Roman" w:hAnsi="Times New Roman"/>
          <w:sz w:val="28"/>
          <w:szCs w:val="28"/>
          <w:shd w:val="clear" w:color="auto" w:fill="FFFFFF"/>
        </w:rPr>
        <w:t xml:space="preserve">  В 2019 году планируется за счет средств местного бюджета заменить 30 старых (10 лет) –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84285A">
        <w:rPr>
          <w:rFonts w:ascii="Times New Roman" w:hAnsi="Times New Roman"/>
          <w:sz w:val="28"/>
          <w:szCs w:val="28"/>
          <w:shd w:val="clear" w:color="auto" w:fill="FFFFFF"/>
        </w:rPr>
        <w:t>светильников с лампами ДРЛ – 2508Б на светильники нового поколения- энергосберегающие светодиодные. В 2018 году заменено 31 светильник на общую сумму 106 тыс.руб.</w:t>
      </w:r>
    </w:p>
    <w:p w:rsidR="00BE7035" w:rsidRPr="0084285A" w:rsidRDefault="00BE7035" w:rsidP="0084285A">
      <w:pPr>
        <w:tabs>
          <w:tab w:val="left" w:pos="6555"/>
        </w:tabs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4285A">
        <w:rPr>
          <w:rFonts w:ascii="Times New Roman" w:hAnsi="Times New Roman"/>
          <w:sz w:val="28"/>
          <w:szCs w:val="28"/>
          <w:shd w:val="clear" w:color="auto" w:fill="FFFFFF"/>
        </w:rPr>
        <w:t>Работу по замене старых светильников на новые необходимо завершить до 2021 года. Это даст экономию затрат на содержание уличного освещения до 200 тыс. руб. ежегодно.</w:t>
      </w:r>
    </w:p>
    <w:p w:rsidR="00BE7035" w:rsidRPr="0084285A" w:rsidRDefault="00BE7035" w:rsidP="0084285A">
      <w:pPr>
        <w:tabs>
          <w:tab w:val="left" w:pos="6555"/>
        </w:tabs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4285A">
        <w:rPr>
          <w:rFonts w:ascii="Times New Roman" w:hAnsi="Times New Roman"/>
          <w:sz w:val="28"/>
          <w:szCs w:val="28"/>
          <w:shd w:val="clear" w:color="auto" w:fill="FFFFFF"/>
        </w:rPr>
        <w:t xml:space="preserve">   Администрации сельсовета необходимо завершить работу до 2020 года по формированию земельных участков из земель сельскохозяйственного назначения, являющейся собственностью Пролетарского сельсовета по решению суда в количестве 672 га, как ранее бесхозные земельные доли, чтобы в дальнейшем, данные участки можно было сдавать в аренду или по решению Совета депутатов продать с торгов, что в свою очередь дает дополнительные финансовые средства в местный бюджет.</w:t>
      </w:r>
    </w:p>
    <w:p w:rsidR="00BE7035" w:rsidRPr="0084285A" w:rsidRDefault="00BE7035" w:rsidP="0084285A">
      <w:pPr>
        <w:tabs>
          <w:tab w:val="left" w:pos="6555"/>
        </w:tabs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4285A">
        <w:rPr>
          <w:rFonts w:ascii="Times New Roman" w:hAnsi="Times New Roman"/>
          <w:sz w:val="28"/>
          <w:szCs w:val="28"/>
          <w:shd w:val="clear" w:color="auto" w:fill="FFFFFF"/>
        </w:rPr>
        <w:t xml:space="preserve"> Продолжить работу по выявлению бесхозного имущества и оформление его в муниципальную собственность. В 2017-2018гг.администацией Пролетарского сельсовета было оформлено 8 квартир, а также продолжить активную работу по оказанию помощи гражданам в оформлении земельных участков и квартир в собственность, так как налог на имущество физ.лица зачисляется 100% в местный бюджет.</w:t>
      </w:r>
    </w:p>
    <w:p w:rsidR="00BE7035" w:rsidRPr="0084285A" w:rsidRDefault="00BE7035" w:rsidP="0084285A">
      <w:pPr>
        <w:tabs>
          <w:tab w:val="left" w:pos="6555"/>
        </w:tabs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4285A">
        <w:rPr>
          <w:rFonts w:ascii="Times New Roman" w:hAnsi="Times New Roman"/>
          <w:sz w:val="28"/>
          <w:szCs w:val="28"/>
          <w:shd w:val="clear" w:color="auto" w:fill="FFFFFF"/>
        </w:rPr>
        <w:t xml:space="preserve">    С 01.09.2019года на территории посёлка будет начата работа по исполнению закона 87-ФЗ по раздельному сбору и вывозу твердых бытовых отходов. Администрации Пролетарского сельсовета необходимо организовать места размещения контейнерных площадок, вести разъяснительную работу среди жителей о необходимости выполнения данного закона.</w:t>
      </w:r>
    </w:p>
    <w:p w:rsidR="00BE7035" w:rsidRPr="0084285A" w:rsidRDefault="00BE7035" w:rsidP="00967067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4285A">
        <w:rPr>
          <w:rFonts w:ascii="Times New Roman" w:hAnsi="Times New Roman"/>
          <w:sz w:val="28"/>
          <w:szCs w:val="28"/>
        </w:rPr>
        <w:t>Доля налоговых доходов в поступлениях налоговых и неналоговых доходов в  бюджете сельсовета составляет 96,8%, планиро</w:t>
      </w:r>
      <w:r>
        <w:rPr>
          <w:rFonts w:ascii="Times New Roman" w:hAnsi="Times New Roman"/>
          <w:sz w:val="28"/>
          <w:szCs w:val="28"/>
        </w:rPr>
        <w:t>валось 97,3 %. За 9 месяцев 2018</w:t>
      </w:r>
      <w:r w:rsidRPr="0084285A">
        <w:rPr>
          <w:rFonts w:ascii="Times New Roman" w:hAnsi="Times New Roman"/>
          <w:sz w:val="28"/>
          <w:szCs w:val="28"/>
        </w:rPr>
        <w:t xml:space="preserve"> года налоговых доходов зачислено в бюджет Пролетарского сельсовета в сумме 939,4 тыс. руб., что составило 76,0% к годовым назначениям.</w:t>
      </w:r>
    </w:p>
    <w:p w:rsidR="00BE7035" w:rsidRPr="0084285A" w:rsidRDefault="00BE7035" w:rsidP="00967067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уровню 2017</w:t>
      </w:r>
      <w:r w:rsidRPr="0084285A">
        <w:rPr>
          <w:rFonts w:ascii="Times New Roman" w:hAnsi="Times New Roman"/>
          <w:sz w:val="28"/>
          <w:szCs w:val="28"/>
        </w:rPr>
        <w:t xml:space="preserve"> года поступление налоговых доходов в целом уменьшилась на 1390,6тыс. руб., в том числе за счёт уменьшения поступления по налогу на совокупный доход-1170,5тыс. руб., уменьшились поступления на налог на прибыль-74,7тыс.руб., увеличились поступления налог на имущество-41,5тыс. руб.</w:t>
      </w:r>
    </w:p>
    <w:p w:rsidR="00BE7035" w:rsidRDefault="00BE7035" w:rsidP="00967067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84285A">
        <w:rPr>
          <w:rFonts w:ascii="Times New Roman" w:hAnsi="Times New Roman"/>
          <w:sz w:val="28"/>
          <w:szCs w:val="28"/>
        </w:rPr>
        <w:t>В структуре налоговых доходов 2,9% приходится н</w:t>
      </w:r>
      <w:r>
        <w:rPr>
          <w:rFonts w:ascii="Times New Roman" w:hAnsi="Times New Roman"/>
          <w:sz w:val="28"/>
          <w:szCs w:val="28"/>
        </w:rPr>
        <w:t xml:space="preserve">а долю   земельного налога, 27,7 </w:t>
      </w:r>
      <w:r w:rsidRPr="0084285A">
        <w:rPr>
          <w:rFonts w:ascii="Times New Roman" w:hAnsi="Times New Roman"/>
          <w:sz w:val="28"/>
          <w:szCs w:val="28"/>
        </w:rPr>
        <w:t>% на долю НДФЛ , 28,9% на единый сельхозналог , 30,3% на долю налога на имущество, доля налога на товары (работы, услуги) составляет 77,5%</w:t>
      </w:r>
    </w:p>
    <w:p w:rsidR="00BE7035" w:rsidRPr="0084285A" w:rsidRDefault="00BE7035" w:rsidP="00967067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E7035" w:rsidRPr="0084285A" w:rsidRDefault="00BE7035" w:rsidP="00C44397">
      <w:pPr>
        <w:pStyle w:val="NoSpacing"/>
        <w:jc w:val="center"/>
        <w:rPr>
          <w:rFonts w:ascii="Times New Roman" w:hAnsi="Times New Roman"/>
          <w:sz w:val="28"/>
          <w:szCs w:val="28"/>
        </w:rPr>
      </w:pPr>
      <w:r w:rsidRPr="0084285A">
        <w:rPr>
          <w:rFonts w:ascii="Times New Roman" w:hAnsi="Times New Roman"/>
          <w:sz w:val="28"/>
          <w:szCs w:val="28"/>
        </w:rPr>
        <w:t>2. Приоритеты социально-экономического развития Пролетарского сельсовета  на 2019 год и плановый  период 2020- 2021 годы</w:t>
      </w:r>
    </w:p>
    <w:p w:rsidR="00BE7035" w:rsidRPr="0084285A" w:rsidRDefault="00BE7035" w:rsidP="00C44397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BE7035" w:rsidRPr="0084285A" w:rsidRDefault="00BE7035" w:rsidP="00C44397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84285A">
        <w:rPr>
          <w:rFonts w:ascii="Times New Roman" w:hAnsi="Times New Roman"/>
          <w:sz w:val="28"/>
          <w:szCs w:val="28"/>
        </w:rPr>
        <w:t xml:space="preserve">   Приоритеты социально-экономического развития заложены в плане мероприятий социально-экономического развития поселения на 2019 год. Выполнение, которых позволит достичь главной цели развития Пролетарского сельсовета, а  именно формирование эффективной экономической базы, обеспечивающей комфортные условия и достойный уровень жизни населения на всей территории сельсовета за счет максимального использования природно-климатических и человеческого потенциала, высокого уровня занятости населения во всех сферах экономики.</w:t>
      </w:r>
    </w:p>
    <w:p w:rsidR="00BE7035" w:rsidRPr="0084285A" w:rsidRDefault="00BE7035" w:rsidP="00C44397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BE7035" w:rsidRPr="0084285A" w:rsidRDefault="00BE7035" w:rsidP="00C44397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84285A">
        <w:rPr>
          <w:rFonts w:ascii="Times New Roman" w:hAnsi="Times New Roman"/>
          <w:sz w:val="28"/>
          <w:szCs w:val="28"/>
        </w:rPr>
        <w:t>Приоритетами социально-экономического развития Пролетарского сельсовета  на 2019 год и плановый  период 2020- 2021 годы будут являться:</w:t>
      </w:r>
    </w:p>
    <w:p w:rsidR="00BE7035" w:rsidRPr="0084285A" w:rsidRDefault="00BE7035" w:rsidP="00C44397">
      <w:pPr>
        <w:pStyle w:val="NoSpacing"/>
        <w:jc w:val="both"/>
        <w:rPr>
          <w:rFonts w:ascii="Times New Roman" w:hAnsi="Times New Roman"/>
          <w:bCs/>
          <w:sz w:val="28"/>
          <w:szCs w:val="28"/>
        </w:rPr>
      </w:pPr>
    </w:p>
    <w:p w:rsidR="00BE7035" w:rsidRPr="0084285A" w:rsidRDefault="00BE7035" w:rsidP="00C44397">
      <w:pPr>
        <w:pStyle w:val="NoSpacing"/>
        <w:jc w:val="both"/>
        <w:rPr>
          <w:rFonts w:ascii="Times New Roman" w:hAnsi="Times New Roman"/>
          <w:bCs/>
          <w:sz w:val="28"/>
          <w:szCs w:val="28"/>
        </w:rPr>
      </w:pPr>
      <w:r w:rsidRPr="0084285A">
        <w:rPr>
          <w:rFonts w:ascii="Times New Roman" w:hAnsi="Times New Roman"/>
          <w:bCs/>
          <w:sz w:val="28"/>
          <w:szCs w:val="28"/>
        </w:rPr>
        <w:t>- создание комплексных условий для повышения качества жизни и здоровья населения;</w:t>
      </w:r>
    </w:p>
    <w:p w:rsidR="00BE7035" w:rsidRPr="0084285A" w:rsidRDefault="00BE7035" w:rsidP="00C44397">
      <w:pPr>
        <w:pStyle w:val="NoSpacing"/>
        <w:jc w:val="both"/>
        <w:rPr>
          <w:rFonts w:ascii="Times New Roman" w:hAnsi="Times New Roman"/>
          <w:bCs/>
          <w:sz w:val="28"/>
          <w:szCs w:val="28"/>
        </w:rPr>
      </w:pPr>
    </w:p>
    <w:p w:rsidR="00BE7035" w:rsidRPr="0084285A" w:rsidRDefault="00BE7035" w:rsidP="00C44397">
      <w:pPr>
        <w:pStyle w:val="NoSpacing"/>
        <w:jc w:val="both"/>
        <w:rPr>
          <w:rFonts w:ascii="Times New Roman" w:hAnsi="Times New Roman"/>
          <w:bCs/>
          <w:sz w:val="28"/>
          <w:szCs w:val="28"/>
        </w:rPr>
      </w:pPr>
      <w:r w:rsidRPr="0084285A">
        <w:rPr>
          <w:rFonts w:ascii="Times New Roman" w:hAnsi="Times New Roman"/>
          <w:bCs/>
          <w:sz w:val="28"/>
          <w:szCs w:val="28"/>
        </w:rPr>
        <w:t>- реализация социальных прав и гарантий граждан;</w:t>
      </w:r>
    </w:p>
    <w:p w:rsidR="00BE7035" w:rsidRPr="0084285A" w:rsidRDefault="00BE7035" w:rsidP="00C44397">
      <w:pPr>
        <w:pStyle w:val="NoSpacing"/>
        <w:jc w:val="both"/>
        <w:rPr>
          <w:rFonts w:ascii="Times New Roman" w:hAnsi="Times New Roman"/>
          <w:bCs/>
          <w:sz w:val="28"/>
          <w:szCs w:val="28"/>
        </w:rPr>
      </w:pPr>
    </w:p>
    <w:p w:rsidR="00BE7035" w:rsidRPr="0084285A" w:rsidRDefault="00BE7035" w:rsidP="00C44397">
      <w:pPr>
        <w:pStyle w:val="NoSpacing"/>
        <w:jc w:val="both"/>
        <w:rPr>
          <w:rFonts w:ascii="Times New Roman" w:hAnsi="Times New Roman"/>
          <w:bCs/>
          <w:sz w:val="28"/>
          <w:szCs w:val="28"/>
        </w:rPr>
      </w:pPr>
      <w:r w:rsidRPr="0084285A">
        <w:rPr>
          <w:rFonts w:ascii="Times New Roman" w:hAnsi="Times New Roman"/>
          <w:bCs/>
          <w:sz w:val="28"/>
          <w:szCs w:val="28"/>
        </w:rPr>
        <w:t>- развитие экономики поселения на основе расширения сельскохозяйственного производства и налогового потенциала;</w:t>
      </w:r>
    </w:p>
    <w:p w:rsidR="00BE7035" w:rsidRPr="0084285A" w:rsidRDefault="00BE7035" w:rsidP="00C44397">
      <w:pPr>
        <w:pStyle w:val="NoSpacing"/>
        <w:jc w:val="both"/>
        <w:rPr>
          <w:rFonts w:ascii="Times New Roman" w:hAnsi="Times New Roman"/>
          <w:bCs/>
          <w:sz w:val="28"/>
          <w:szCs w:val="28"/>
        </w:rPr>
      </w:pPr>
    </w:p>
    <w:p w:rsidR="00BE7035" w:rsidRPr="0084285A" w:rsidRDefault="00BE7035" w:rsidP="00C44397">
      <w:pPr>
        <w:pStyle w:val="NoSpacing"/>
        <w:jc w:val="both"/>
        <w:rPr>
          <w:rFonts w:ascii="Times New Roman" w:hAnsi="Times New Roman"/>
          <w:bCs/>
          <w:sz w:val="28"/>
          <w:szCs w:val="28"/>
        </w:rPr>
      </w:pPr>
      <w:r w:rsidRPr="0084285A">
        <w:rPr>
          <w:rFonts w:ascii="Times New Roman" w:hAnsi="Times New Roman"/>
          <w:bCs/>
          <w:sz w:val="28"/>
          <w:szCs w:val="28"/>
        </w:rPr>
        <w:t>- развитие малого и среднего предпринимательства на территории поселения в области оказании услуг в жилищно-коммунальной и бытовой сфере,  в производстве и  переработке   сельскохозяйственной   продукции;</w:t>
      </w:r>
    </w:p>
    <w:p w:rsidR="00BE7035" w:rsidRPr="0084285A" w:rsidRDefault="00BE7035" w:rsidP="00C44397">
      <w:pPr>
        <w:pStyle w:val="NoSpacing"/>
        <w:jc w:val="both"/>
        <w:rPr>
          <w:rFonts w:ascii="Times New Roman" w:hAnsi="Times New Roman"/>
          <w:bCs/>
          <w:sz w:val="28"/>
          <w:szCs w:val="28"/>
        </w:rPr>
      </w:pPr>
    </w:p>
    <w:p w:rsidR="00BE7035" w:rsidRDefault="00BE7035" w:rsidP="00C44397">
      <w:pPr>
        <w:pStyle w:val="NoSpacing"/>
        <w:jc w:val="both"/>
        <w:rPr>
          <w:rFonts w:ascii="Times New Roman" w:hAnsi="Times New Roman"/>
          <w:bCs/>
          <w:sz w:val="28"/>
          <w:szCs w:val="28"/>
        </w:rPr>
      </w:pPr>
      <w:r w:rsidRPr="0084285A">
        <w:rPr>
          <w:rFonts w:ascii="Times New Roman" w:hAnsi="Times New Roman"/>
          <w:bCs/>
          <w:sz w:val="28"/>
          <w:szCs w:val="28"/>
        </w:rPr>
        <w:t>- повышения уровня рождаемости посредством проведения мероприятий направленных на ее стимулирование, улучшение положения семей с детьми.</w:t>
      </w:r>
    </w:p>
    <w:p w:rsidR="00BE7035" w:rsidRPr="0084285A" w:rsidRDefault="00BE7035" w:rsidP="00C44397">
      <w:pPr>
        <w:pStyle w:val="NoSpacing"/>
        <w:jc w:val="both"/>
        <w:rPr>
          <w:rFonts w:ascii="Times New Roman" w:hAnsi="Times New Roman"/>
          <w:bCs/>
          <w:sz w:val="28"/>
          <w:szCs w:val="28"/>
        </w:rPr>
      </w:pPr>
    </w:p>
    <w:p w:rsidR="00BE7035" w:rsidRPr="0084285A" w:rsidRDefault="00BE7035" w:rsidP="00C44397">
      <w:pPr>
        <w:pStyle w:val="NoSpacing"/>
        <w:jc w:val="both"/>
        <w:rPr>
          <w:rFonts w:ascii="Times New Roman" w:hAnsi="Times New Roman"/>
          <w:bCs/>
          <w:sz w:val="28"/>
          <w:szCs w:val="28"/>
        </w:rPr>
      </w:pPr>
    </w:p>
    <w:p w:rsidR="00BE7035" w:rsidRPr="0084285A" w:rsidRDefault="00BE7035" w:rsidP="00C44397">
      <w:pPr>
        <w:pStyle w:val="NoSpacing"/>
        <w:jc w:val="both"/>
        <w:rPr>
          <w:rFonts w:ascii="Times New Roman" w:hAnsi="Times New Roman"/>
          <w:bCs/>
          <w:sz w:val="28"/>
          <w:szCs w:val="28"/>
        </w:rPr>
      </w:pPr>
      <w:r w:rsidRPr="0084285A">
        <w:rPr>
          <w:rFonts w:ascii="Times New Roman" w:hAnsi="Times New Roman"/>
          <w:bCs/>
          <w:sz w:val="28"/>
          <w:szCs w:val="28"/>
        </w:rPr>
        <w:t xml:space="preserve">      В 2019 году администрацией Пролетарского сельсовета планируется провести:</w:t>
      </w:r>
    </w:p>
    <w:p w:rsidR="00BE7035" w:rsidRPr="0084285A" w:rsidRDefault="00BE7035" w:rsidP="00C44397">
      <w:pPr>
        <w:pStyle w:val="NoSpacing"/>
        <w:jc w:val="both"/>
        <w:rPr>
          <w:rFonts w:ascii="Times New Roman" w:hAnsi="Times New Roman"/>
          <w:bCs/>
          <w:sz w:val="28"/>
          <w:szCs w:val="28"/>
        </w:rPr>
      </w:pPr>
    </w:p>
    <w:p w:rsidR="00BE7035" w:rsidRDefault="00BE7035" w:rsidP="00C44397">
      <w:pPr>
        <w:pStyle w:val="NoSpacing"/>
        <w:jc w:val="both"/>
        <w:rPr>
          <w:rFonts w:ascii="Times New Roman" w:hAnsi="Times New Roman"/>
          <w:bCs/>
          <w:sz w:val="28"/>
          <w:szCs w:val="28"/>
        </w:rPr>
      </w:pPr>
    </w:p>
    <w:p w:rsidR="00BE7035" w:rsidRDefault="00BE7035" w:rsidP="00C44397">
      <w:pPr>
        <w:pStyle w:val="NoSpacing"/>
        <w:jc w:val="both"/>
        <w:rPr>
          <w:rFonts w:ascii="Times New Roman" w:hAnsi="Times New Roman"/>
          <w:bCs/>
          <w:sz w:val="28"/>
          <w:szCs w:val="28"/>
        </w:rPr>
      </w:pPr>
    </w:p>
    <w:p w:rsidR="00BE7035" w:rsidRDefault="00BE7035" w:rsidP="00C44397">
      <w:pPr>
        <w:pStyle w:val="NoSpacing"/>
        <w:jc w:val="both"/>
        <w:rPr>
          <w:rFonts w:ascii="Times New Roman" w:hAnsi="Times New Roman"/>
          <w:bCs/>
          <w:sz w:val="28"/>
          <w:szCs w:val="28"/>
        </w:rPr>
      </w:pPr>
    </w:p>
    <w:p w:rsidR="00BE7035" w:rsidRDefault="00BE7035" w:rsidP="00C44397">
      <w:pPr>
        <w:pStyle w:val="NoSpacing"/>
        <w:jc w:val="both"/>
        <w:rPr>
          <w:rFonts w:ascii="Times New Roman" w:hAnsi="Times New Roman"/>
          <w:bCs/>
          <w:sz w:val="28"/>
          <w:szCs w:val="28"/>
        </w:rPr>
      </w:pPr>
    </w:p>
    <w:p w:rsidR="00BE7035" w:rsidRDefault="00BE7035" w:rsidP="00C44397">
      <w:pPr>
        <w:pStyle w:val="NoSpacing"/>
        <w:jc w:val="both"/>
        <w:rPr>
          <w:rFonts w:ascii="Times New Roman" w:hAnsi="Times New Roman"/>
          <w:bCs/>
          <w:sz w:val="28"/>
          <w:szCs w:val="28"/>
        </w:rPr>
      </w:pPr>
    </w:p>
    <w:p w:rsidR="00BE7035" w:rsidRDefault="00BE7035" w:rsidP="00C44397">
      <w:pPr>
        <w:pStyle w:val="NoSpacing"/>
        <w:jc w:val="both"/>
        <w:rPr>
          <w:rFonts w:ascii="Times New Roman" w:hAnsi="Times New Roman"/>
          <w:bCs/>
          <w:sz w:val="28"/>
          <w:szCs w:val="28"/>
        </w:rPr>
      </w:pPr>
    </w:p>
    <w:p w:rsidR="00BE7035" w:rsidRDefault="00BE7035" w:rsidP="00C44397">
      <w:pPr>
        <w:pStyle w:val="NoSpacing"/>
        <w:jc w:val="both"/>
        <w:rPr>
          <w:rFonts w:ascii="Times New Roman" w:hAnsi="Times New Roman"/>
          <w:bCs/>
          <w:sz w:val="28"/>
          <w:szCs w:val="28"/>
        </w:rPr>
      </w:pPr>
    </w:p>
    <w:p w:rsidR="00BE7035" w:rsidRDefault="00BE7035" w:rsidP="00C44397">
      <w:pPr>
        <w:pStyle w:val="NoSpacing"/>
        <w:jc w:val="both"/>
        <w:rPr>
          <w:rFonts w:ascii="Times New Roman" w:hAnsi="Times New Roman"/>
          <w:bCs/>
          <w:sz w:val="28"/>
          <w:szCs w:val="28"/>
        </w:rPr>
      </w:pPr>
    </w:p>
    <w:p w:rsidR="00BE7035" w:rsidRDefault="00BE7035" w:rsidP="00C44397">
      <w:pPr>
        <w:pStyle w:val="NoSpacing"/>
        <w:jc w:val="both"/>
        <w:rPr>
          <w:rFonts w:ascii="Times New Roman" w:hAnsi="Times New Roman"/>
          <w:bCs/>
          <w:sz w:val="28"/>
          <w:szCs w:val="28"/>
        </w:rPr>
      </w:pPr>
    </w:p>
    <w:p w:rsidR="00BE7035" w:rsidRPr="0084285A" w:rsidRDefault="00BE7035" w:rsidP="00C44397">
      <w:pPr>
        <w:pStyle w:val="NoSpacing"/>
        <w:jc w:val="both"/>
        <w:rPr>
          <w:rFonts w:ascii="Times New Roman" w:hAnsi="Times New Roman"/>
          <w:bCs/>
          <w:sz w:val="28"/>
          <w:szCs w:val="28"/>
        </w:rPr>
      </w:pPr>
    </w:p>
    <w:p w:rsidR="00BE7035" w:rsidRPr="0084285A" w:rsidRDefault="00BE7035" w:rsidP="00C44397">
      <w:pPr>
        <w:pStyle w:val="NoSpacing"/>
        <w:rPr>
          <w:rFonts w:ascii="Times New Roman" w:hAnsi="Times New Roman"/>
          <w:bCs/>
          <w:sz w:val="28"/>
          <w:szCs w:val="28"/>
        </w:rPr>
      </w:pPr>
    </w:p>
    <w:p w:rsidR="00BE7035" w:rsidRPr="0084285A" w:rsidRDefault="00BE7035" w:rsidP="00C44397">
      <w:pPr>
        <w:pStyle w:val="NoSpacing"/>
        <w:jc w:val="center"/>
        <w:rPr>
          <w:rFonts w:ascii="Times New Roman" w:hAnsi="Times New Roman"/>
          <w:bCs/>
          <w:sz w:val="28"/>
          <w:szCs w:val="28"/>
        </w:rPr>
      </w:pPr>
      <w:r w:rsidRPr="0084285A">
        <w:rPr>
          <w:rFonts w:ascii="Times New Roman" w:hAnsi="Times New Roman"/>
          <w:bCs/>
          <w:sz w:val="28"/>
          <w:szCs w:val="28"/>
        </w:rPr>
        <w:t>3. План мероприятий по реализации основных направлений</w:t>
      </w:r>
    </w:p>
    <w:p w:rsidR="00BE7035" w:rsidRPr="0084285A" w:rsidRDefault="00BE7035" w:rsidP="00C44397">
      <w:pPr>
        <w:pStyle w:val="NoSpacing"/>
        <w:jc w:val="center"/>
        <w:rPr>
          <w:rFonts w:ascii="Times New Roman" w:hAnsi="Times New Roman"/>
          <w:bCs/>
          <w:sz w:val="28"/>
          <w:szCs w:val="28"/>
        </w:rPr>
      </w:pPr>
      <w:r w:rsidRPr="0084285A">
        <w:rPr>
          <w:rFonts w:ascii="Times New Roman" w:hAnsi="Times New Roman"/>
          <w:bCs/>
          <w:sz w:val="28"/>
          <w:szCs w:val="28"/>
        </w:rPr>
        <w:t>социально-экономического развития  Пролетарского сельсовета</w:t>
      </w:r>
    </w:p>
    <w:p w:rsidR="00BE7035" w:rsidRPr="0084285A" w:rsidRDefault="00BE7035" w:rsidP="00C44397">
      <w:pPr>
        <w:pStyle w:val="NoSpacing"/>
        <w:jc w:val="center"/>
        <w:rPr>
          <w:rFonts w:ascii="Times New Roman" w:hAnsi="Times New Roman"/>
          <w:sz w:val="28"/>
          <w:szCs w:val="28"/>
        </w:rPr>
      </w:pPr>
      <w:r w:rsidRPr="0084285A">
        <w:rPr>
          <w:rFonts w:ascii="Times New Roman" w:hAnsi="Times New Roman"/>
          <w:bCs/>
          <w:sz w:val="28"/>
          <w:szCs w:val="28"/>
        </w:rPr>
        <w:t>на 2019 год и плановый период до 2021 года</w:t>
      </w:r>
    </w:p>
    <w:p w:rsidR="00BE7035" w:rsidRDefault="00BE7035" w:rsidP="00C44397">
      <w:pPr>
        <w:pStyle w:val="NoSpacing"/>
        <w:rPr>
          <w:rFonts w:ascii="Times New Roman" w:hAnsi="Times New Roman"/>
          <w:sz w:val="28"/>
          <w:szCs w:val="28"/>
        </w:rPr>
      </w:pPr>
    </w:p>
    <w:p w:rsidR="00BE7035" w:rsidRDefault="00BE7035" w:rsidP="00C44397">
      <w:pPr>
        <w:pStyle w:val="NoSpacing"/>
        <w:rPr>
          <w:rFonts w:ascii="Times New Roman" w:hAnsi="Times New Roman"/>
          <w:sz w:val="28"/>
          <w:szCs w:val="28"/>
        </w:rPr>
      </w:pPr>
    </w:p>
    <w:p w:rsidR="00BE7035" w:rsidRPr="0084285A" w:rsidRDefault="00BE7035" w:rsidP="00C44397">
      <w:pPr>
        <w:pStyle w:val="NoSpacing"/>
        <w:rPr>
          <w:rFonts w:ascii="Times New Roman" w:hAnsi="Times New Roman"/>
          <w:sz w:val="28"/>
          <w:szCs w:val="28"/>
        </w:rPr>
      </w:pPr>
    </w:p>
    <w:tbl>
      <w:tblPr>
        <w:tblW w:w="1010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"/>
        <w:gridCol w:w="1826"/>
        <w:gridCol w:w="4267"/>
        <w:gridCol w:w="3109"/>
        <w:gridCol w:w="900"/>
      </w:tblGrid>
      <w:tr w:rsidR="00BE7035" w:rsidRPr="0084285A" w:rsidTr="00F60D2C">
        <w:tc>
          <w:tcPr>
            <w:tcW w:w="182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035" w:rsidRPr="0084285A" w:rsidRDefault="00BE7035" w:rsidP="00C4439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84285A">
              <w:rPr>
                <w:rFonts w:ascii="Times New Roman" w:hAnsi="Times New Roman"/>
                <w:sz w:val="28"/>
                <w:szCs w:val="28"/>
              </w:rPr>
              <w:t>Задачи местно</w:t>
            </w:r>
          </w:p>
          <w:p w:rsidR="00BE7035" w:rsidRPr="0084285A" w:rsidRDefault="00BE7035" w:rsidP="00C4439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84285A">
              <w:rPr>
                <w:rFonts w:ascii="Times New Roman" w:hAnsi="Times New Roman"/>
                <w:sz w:val="28"/>
                <w:szCs w:val="28"/>
              </w:rPr>
              <w:t>го значения</w:t>
            </w: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035" w:rsidRPr="0084285A" w:rsidRDefault="00BE7035" w:rsidP="00C4439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84285A">
              <w:rPr>
                <w:rFonts w:ascii="Times New Roman" w:hAnsi="Times New Roman"/>
                <w:bCs/>
                <w:sz w:val="28"/>
                <w:szCs w:val="28"/>
              </w:rPr>
              <w:t>Механизм решения задач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035" w:rsidRPr="0084285A" w:rsidRDefault="00BE7035" w:rsidP="00C4439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84285A">
              <w:rPr>
                <w:rFonts w:ascii="Times New Roman" w:hAnsi="Times New Roman"/>
                <w:sz w:val="28"/>
                <w:szCs w:val="28"/>
              </w:rPr>
              <w:t>Ожидаемый результат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E7035" w:rsidRPr="0084285A" w:rsidRDefault="00BE7035" w:rsidP="00C4439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84285A">
              <w:rPr>
                <w:rFonts w:ascii="Times New Roman" w:hAnsi="Times New Roman"/>
                <w:sz w:val="28"/>
                <w:szCs w:val="28"/>
              </w:rPr>
              <w:t>Ответ</w:t>
            </w:r>
          </w:p>
          <w:p w:rsidR="00BE7035" w:rsidRPr="0084285A" w:rsidRDefault="00BE7035" w:rsidP="00C4439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84285A">
              <w:rPr>
                <w:rFonts w:ascii="Times New Roman" w:hAnsi="Times New Roman"/>
                <w:sz w:val="28"/>
                <w:szCs w:val="28"/>
              </w:rPr>
              <w:t>ствен</w:t>
            </w:r>
          </w:p>
          <w:p w:rsidR="00BE7035" w:rsidRPr="0084285A" w:rsidRDefault="00BE7035" w:rsidP="00C4439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84285A">
              <w:rPr>
                <w:rFonts w:ascii="Times New Roman" w:hAnsi="Times New Roman"/>
                <w:sz w:val="28"/>
                <w:szCs w:val="28"/>
              </w:rPr>
              <w:t>ный</w:t>
            </w:r>
          </w:p>
        </w:tc>
      </w:tr>
      <w:tr w:rsidR="00BE7035" w:rsidRPr="0084285A" w:rsidTr="00F60D2C">
        <w:trPr>
          <w:trHeight w:val="1677"/>
        </w:trPr>
        <w:tc>
          <w:tcPr>
            <w:tcW w:w="182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035" w:rsidRPr="0084285A" w:rsidRDefault="00BE7035" w:rsidP="00C4439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84285A">
              <w:rPr>
                <w:rFonts w:ascii="Times New Roman" w:hAnsi="Times New Roman"/>
                <w:sz w:val="28"/>
                <w:szCs w:val="28"/>
              </w:rPr>
              <w:t>Формирование, утверж</w:t>
            </w:r>
          </w:p>
          <w:p w:rsidR="00BE7035" w:rsidRPr="0084285A" w:rsidRDefault="00BE7035" w:rsidP="00C4439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84285A">
              <w:rPr>
                <w:rFonts w:ascii="Times New Roman" w:hAnsi="Times New Roman"/>
                <w:sz w:val="28"/>
                <w:szCs w:val="28"/>
              </w:rPr>
              <w:t>дение, исполнение бюджета поселения</w:t>
            </w: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035" w:rsidRPr="0084285A" w:rsidRDefault="00BE7035" w:rsidP="00C4439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84285A">
              <w:rPr>
                <w:rFonts w:ascii="Times New Roman" w:hAnsi="Times New Roman"/>
                <w:sz w:val="28"/>
                <w:szCs w:val="28"/>
              </w:rPr>
              <w:t>Повышение доходов бюджета:</w:t>
            </w:r>
          </w:p>
          <w:p w:rsidR="00BE7035" w:rsidRPr="0084285A" w:rsidRDefault="00BE7035" w:rsidP="00C4439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84285A">
              <w:rPr>
                <w:rFonts w:ascii="Times New Roman" w:hAnsi="Times New Roman"/>
                <w:sz w:val="28"/>
                <w:szCs w:val="28"/>
              </w:rPr>
              <w:t xml:space="preserve">осуществление систематического контроля за исполнением доходной части бюджета  сборов налоговых и неналоговых платежей индивидуальная работа с плательщиками налогов </w:t>
            </w:r>
          </w:p>
          <w:p w:rsidR="00BE7035" w:rsidRPr="0084285A" w:rsidRDefault="00BE7035" w:rsidP="00C4439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84285A">
              <w:rPr>
                <w:rFonts w:ascii="Times New Roman" w:hAnsi="Times New Roman"/>
                <w:sz w:val="28"/>
                <w:szCs w:val="28"/>
              </w:rPr>
              <w:t>Рационализация расходов бюджета:</w:t>
            </w:r>
          </w:p>
          <w:p w:rsidR="00BE7035" w:rsidRPr="0084285A" w:rsidRDefault="00BE7035" w:rsidP="00C4439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84285A">
              <w:rPr>
                <w:rFonts w:ascii="Times New Roman" w:hAnsi="Times New Roman"/>
                <w:sz w:val="28"/>
                <w:szCs w:val="28"/>
              </w:rPr>
              <w:t>проведение мероприятий по экономии бюджетных расходов на оплату коммунальных платежей и непрофильных материальных расходов;</w:t>
            </w:r>
          </w:p>
          <w:p w:rsidR="00BE7035" w:rsidRPr="0084285A" w:rsidRDefault="00BE7035" w:rsidP="00C4439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84285A">
              <w:rPr>
                <w:rFonts w:ascii="Times New Roman" w:hAnsi="Times New Roman"/>
                <w:sz w:val="28"/>
                <w:szCs w:val="28"/>
              </w:rPr>
              <w:t xml:space="preserve"> соблюдение лимита численности аппарата управления и нормативной численности;</w:t>
            </w:r>
          </w:p>
          <w:p w:rsidR="00BE7035" w:rsidRPr="0084285A" w:rsidRDefault="00BE7035" w:rsidP="00C4439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84285A">
              <w:rPr>
                <w:rFonts w:ascii="Times New Roman" w:hAnsi="Times New Roman"/>
                <w:sz w:val="28"/>
                <w:szCs w:val="28"/>
              </w:rPr>
              <w:t xml:space="preserve"> совершенствование механизма размещения муниципального заказа, расширение сферы его применения.</w:t>
            </w:r>
          </w:p>
          <w:p w:rsidR="00BE7035" w:rsidRPr="0084285A" w:rsidRDefault="00BE7035" w:rsidP="00C4439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035" w:rsidRPr="0084285A" w:rsidRDefault="00BE7035" w:rsidP="00C4439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84285A">
              <w:rPr>
                <w:rFonts w:ascii="Times New Roman" w:hAnsi="Times New Roman"/>
                <w:snapToGrid w:val="0"/>
                <w:sz w:val="28"/>
                <w:szCs w:val="28"/>
              </w:rPr>
              <w:t>Экономия бюджетных средств на 5 %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tbRl"/>
          </w:tcPr>
          <w:p w:rsidR="00BE7035" w:rsidRPr="0084285A" w:rsidRDefault="00BE7035" w:rsidP="00C44397">
            <w:pPr>
              <w:pStyle w:val="NoSpacing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84285A">
              <w:rPr>
                <w:rFonts w:ascii="Times New Roman" w:hAnsi="Times New Roman"/>
                <w:sz w:val="28"/>
                <w:szCs w:val="28"/>
              </w:rPr>
              <w:t>Администрация муниципального поселения</w:t>
            </w:r>
          </w:p>
        </w:tc>
      </w:tr>
      <w:tr w:rsidR="00BE7035" w:rsidRPr="0084285A" w:rsidTr="00F60D2C">
        <w:trPr>
          <w:trHeight w:val="1134"/>
        </w:trPr>
        <w:tc>
          <w:tcPr>
            <w:tcW w:w="182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035" w:rsidRPr="0084285A" w:rsidRDefault="00BE7035" w:rsidP="00C4439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84285A">
              <w:rPr>
                <w:rFonts w:ascii="Times New Roman" w:hAnsi="Times New Roman"/>
                <w:sz w:val="28"/>
                <w:szCs w:val="28"/>
              </w:rPr>
              <w:t>Повышение эффективности использования имущества, находящегося в собственности</w:t>
            </w:r>
          </w:p>
          <w:p w:rsidR="00BE7035" w:rsidRPr="0084285A" w:rsidRDefault="00BE7035" w:rsidP="00C4439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84285A">
              <w:rPr>
                <w:rFonts w:ascii="Times New Roman" w:hAnsi="Times New Roman"/>
                <w:sz w:val="28"/>
                <w:szCs w:val="28"/>
              </w:rPr>
              <w:t xml:space="preserve">поселения </w:t>
            </w: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035" w:rsidRPr="0084285A" w:rsidRDefault="00BE7035" w:rsidP="00C4439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84285A">
              <w:rPr>
                <w:rFonts w:ascii="Times New Roman" w:hAnsi="Times New Roman"/>
                <w:sz w:val="28"/>
                <w:szCs w:val="28"/>
              </w:rPr>
              <w:t>Обеспечение контроля за своевременным поступлением денежных средств от сдаваемого в аренду имущества.</w:t>
            </w:r>
          </w:p>
          <w:p w:rsidR="00BE7035" w:rsidRPr="0084285A" w:rsidRDefault="00BE7035" w:rsidP="00C4439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84285A">
              <w:rPr>
                <w:rFonts w:ascii="Times New Roman" w:hAnsi="Times New Roman"/>
                <w:sz w:val="28"/>
                <w:szCs w:val="28"/>
              </w:rPr>
              <w:t>Оптимизация затрат на управление муниципальной собственностью за счет реализации незадействованного  недвижимого имущества</w:t>
            </w:r>
          </w:p>
          <w:p w:rsidR="00BE7035" w:rsidRPr="0084285A" w:rsidRDefault="00BE7035" w:rsidP="00C4439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035" w:rsidRPr="0084285A" w:rsidRDefault="00BE7035" w:rsidP="00C4439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84285A">
              <w:rPr>
                <w:rFonts w:ascii="Times New Roman" w:hAnsi="Times New Roman"/>
                <w:sz w:val="28"/>
                <w:szCs w:val="28"/>
              </w:rPr>
              <w:t>Получить в бюджет поселения доходов: от сдачи в аренду недвижимого имущества на сумму 53,5 тыс., руб.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tbRl"/>
          </w:tcPr>
          <w:p w:rsidR="00BE7035" w:rsidRPr="0084285A" w:rsidRDefault="00BE7035" w:rsidP="00C44397">
            <w:pPr>
              <w:pStyle w:val="NoSpacing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84285A">
              <w:rPr>
                <w:rFonts w:ascii="Times New Roman" w:hAnsi="Times New Roman"/>
                <w:sz w:val="28"/>
                <w:szCs w:val="28"/>
              </w:rPr>
              <w:t>Администрация муниципального поселения</w:t>
            </w:r>
          </w:p>
        </w:tc>
      </w:tr>
      <w:tr w:rsidR="00BE7035" w:rsidRPr="0084285A" w:rsidTr="00F60D2C">
        <w:trPr>
          <w:trHeight w:val="1134"/>
        </w:trPr>
        <w:tc>
          <w:tcPr>
            <w:tcW w:w="182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035" w:rsidRPr="0084285A" w:rsidRDefault="00BE7035" w:rsidP="00C4439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84285A">
              <w:rPr>
                <w:rFonts w:ascii="Times New Roman" w:hAnsi="Times New Roman"/>
                <w:sz w:val="28"/>
                <w:szCs w:val="28"/>
              </w:rPr>
              <w:t>Создание условий для организации досуга и обеспе чения жителей поселения услу гами органи заций культуры</w:t>
            </w: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035" w:rsidRPr="0084285A" w:rsidRDefault="00BE7035" w:rsidP="00C4439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84285A">
              <w:rPr>
                <w:rFonts w:ascii="Times New Roman" w:hAnsi="Times New Roman"/>
                <w:sz w:val="28"/>
                <w:szCs w:val="28"/>
              </w:rPr>
              <w:t>Организация содержательного досуга и активного отдыха населения:</w:t>
            </w:r>
          </w:p>
          <w:p w:rsidR="00BE7035" w:rsidRPr="0084285A" w:rsidRDefault="00BE7035" w:rsidP="00C4439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84285A">
              <w:rPr>
                <w:rFonts w:ascii="Times New Roman" w:hAnsi="Times New Roman"/>
                <w:sz w:val="28"/>
                <w:szCs w:val="28"/>
              </w:rPr>
              <w:t>- участие творческих коллективов в районных фестивалях, смотрах, конкурсах;</w:t>
            </w:r>
          </w:p>
          <w:p w:rsidR="00BE7035" w:rsidRPr="0084285A" w:rsidRDefault="00BE7035" w:rsidP="00C4439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84285A">
              <w:rPr>
                <w:rFonts w:ascii="Times New Roman" w:hAnsi="Times New Roman"/>
                <w:sz w:val="28"/>
                <w:szCs w:val="28"/>
              </w:rPr>
              <w:t>- проведение культурно-массовых мероприятий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035" w:rsidRPr="0084285A" w:rsidRDefault="00BE7035" w:rsidP="00C44397">
            <w:pPr>
              <w:pStyle w:val="NoSpacing"/>
              <w:rPr>
                <w:rFonts w:ascii="Times New Roman" w:eastAsia="Arial Unicode MS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Проведение не менее  26</w:t>
            </w:r>
            <w:r w:rsidRPr="0084285A">
              <w:rPr>
                <w:rFonts w:ascii="Times New Roman" w:hAnsi="Times New Roman"/>
                <w:sz w:val="28"/>
                <w:szCs w:val="28"/>
              </w:rPr>
              <w:t xml:space="preserve"> культурно-массовых мероприятий.</w:t>
            </w:r>
          </w:p>
          <w:p w:rsidR="00BE7035" w:rsidRPr="0084285A" w:rsidRDefault="00BE7035" w:rsidP="00C4439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84285A">
              <w:rPr>
                <w:rFonts w:ascii="Times New Roman" w:hAnsi="Times New Roman"/>
                <w:sz w:val="28"/>
                <w:szCs w:val="28"/>
              </w:rPr>
              <w:t>Деятельность  4 творческих коллективов с числом участников не менее  10 чел.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tbRl"/>
          </w:tcPr>
          <w:p w:rsidR="00BE7035" w:rsidRPr="0084285A" w:rsidRDefault="00BE7035" w:rsidP="00C44397">
            <w:pPr>
              <w:pStyle w:val="NoSpacing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84285A">
              <w:rPr>
                <w:rFonts w:ascii="Times New Roman" w:hAnsi="Times New Roman"/>
                <w:sz w:val="28"/>
                <w:szCs w:val="28"/>
              </w:rPr>
              <w:t>Администрация му-ниципального поселения</w:t>
            </w:r>
          </w:p>
        </w:tc>
      </w:tr>
      <w:tr w:rsidR="00BE7035" w:rsidRPr="0084285A" w:rsidTr="00F60D2C">
        <w:trPr>
          <w:trHeight w:val="3758"/>
        </w:trPr>
        <w:tc>
          <w:tcPr>
            <w:tcW w:w="182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035" w:rsidRPr="0084285A" w:rsidRDefault="00BE7035" w:rsidP="00C4439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84285A">
              <w:rPr>
                <w:rFonts w:ascii="Times New Roman" w:hAnsi="Times New Roman"/>
                <w:sz w:val="28"/>
                <w:szCs w:val="28"/>
              </w:rPr>
              <w:t>Организация в границах муниципального образования электро-, газо-, тепло- и водоснабжения</w:t>
            </w: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035" w:rsidRPr="0084285A" w:rsidRDefault="00BE7035" w:rsidP="00C4439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84285A">
              <w:rPr>
                <w:rFonts w:ascii="Times New Roman" w:hAnsi="Times New Roman"/>
                <w:sz w:val="28"/>
                <w:szCs w:val="28"/>
              </w:rPr>
              <w:t>Увеличение количества семей оформивших субсидии на оплату жилищно-коммунальных услуг.</w:t>
            </w:r>
          </w:p>
          <w:p w:rsidR="00BE7035" w:rsidRPr="0084285A" w:rsidRDefault="00BE7035" w:rsidP="00C4439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84285A">
              <w:rPr>
                <w:rFonts w:ascii="Times New Roman" w:hAnsi="Times New Roman"/>
                <w:sz w:val="28"/>
                <w:szCs w:val="28"/>
              </w:rPr>
              <w:t xml:space="preserve"> Водоснабжение:</w:t>
            </w:r>
          </w:p>
          <w:p w:rsidR="00BE7035" w:rsidRPr="0084285A" w:rsidRDefault="00BE7035" w:rsidP="00C4439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84285A">
              <w:rPr>
                <w:rFonts w:ascii="Times New Roman" w:hAnsi="Times New Roman"/>
                <w:sz w:val="28"/>
                <w:szCs w:val="28"/>
              </w:rPr>
              <w:t>Реконструкция водо</w:t>
            </w:r>
            <w:r>
              <w:rPr>
                <w:rFonts w:ascii="Times New Roman" w:hAnsi="Times New Roman"/>
                <w:sz w:val="28"/>
                <w:szCs w:val="28"/>
              </w:rPr>
              <w:t>проводной сети по ул. Мира – 260</w:t>
            </w:r>
            <w:r w:rsidRPr="0084285A">
              <w:rPr>
                <w:rFonts w:ascii="Times New Roman" w:hAnsi="Times New Roman"/>
                <w:sz w:val="28"/>
                <w:szCs w:val="28"/>
              </w:rPr>
              <w:t xml:space="preserve"> м.,</w:t>
            </w:r>
          </w:p>
          <w:p w:rsidR="00BE7035" w:rsidRPr="0084285A" w:rsidRDefault="00BE7035" w:rsidP="00C4439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84285A">
              <w:rPr>
                <w:rFonts w:ascii="Times New Roman" w:hAnsi="Times New Roman"/>
                <w:sz w:val="28"/>
                <w:szCs w:val="28"/>
              </w:rPr>
              <w:t>Подключение  10 домов частного сектора к холодному водоснабжению.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035" w:rsidRPr="0084285A" w:rsidRDefault="00BE7035" w:rsidP="00C4439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84285A">
              <w:rPr>
                <w:rFonts w:ascii="Times New Roman" w:hAnsi="Times New Roman"/>
                <w:sz w:val="28"/>
                <w:szCs w:val="28"/>
              </w:rPr>
              <w:t>Сокращение аварийности в системе ЖКХ. Сокращение времени перебоя в подаче водоснабжения, отопления на 5 5 %.</w:t>
            </w:r>
          </w:p>
          <w:p w:rsidR="00BE7035" w:rsidRPr="0084285A" w:rsidRDefault="00BE7035" w:rsidP="00C44397">
            <w:pPr>
              <w:pStyle w:val="NoSpacing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84285A">
              <w:rPr>
                <w:rFonts w:ascii="Times New Roman" w:hAnsi="Times New Roman"/>
                <w:sz w:val="28"/>
                <w:szCs w:val="28"/>
              </w:rPr>
              <w:t>Снижение задолжности населения перед М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84285A">
              <w:rPr>
                <w:rFonts w:ascii="Times New Roman" w:hAnsi="Times New Roman"/>
                <w:sz w:val="28"/>
                <w:szCs w:val="28"/>
              </w:rPr>
              <w:t xml:space="preserve">П </w:t>
            </w:r>
            <w:r>
              <w:rPr>
                <w:rFonts w:ascii="Times New Roman" w:hAnsi="Times New Roman"/>
                <w:sz w:val="28"/>
                <w:szCs w:val="28"/>
              </w:rPr>
              <w:t>ЕУК ЖКХ Ордынского района Новосибирской области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035" w:rsidRPr="0084285A" w:rsidRDefault="00BE7035" w:rsidP="00C44397">
            <w:pPr>
              <w:pStyle w:val="NoSpacing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84285A">
              <w:rPr>
                <w:rFonts w:ascii="Times New Roman" w:hAnsi="Times New Roman"/>
                <w:sz w:val="28"/>
                <w:szCs w:val="28"/>
              </w:rPr>
              <w:t>МУП ЖКХ</w:t>
            </w:r>
          </w:p>
        </w:tc>
      </w:tr>
      <w:tr w:rsidR="00BE7035" w:rsidRPr="0084285A" w:rsidTr="00F60D2C">
        <w:trPr>
          <w:cantSplit/>
          <w:trHeight w:val="1134"/>
        </w:trPr>
        <w:tc>
          <w:tcPr>
            <w:tcW w:w="182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035" w:rsidRPr="0084285A" w:rsidRDefault="00BE7035" w:rsidP="00C4439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84285A">
              <w:rPr>
                <w:rFonts w:ascii="Times New Roman" w:hAnsi="Times New Roman"/>
                <w:sz w:val="28"/>
                <w:szCs w:val="28"/>
              </w:rPr>
              <w:t>Создание условий для обеспечения жителей поселения услугами связи, общест-венного питания, торговли и бытового обслуживания.</w:t>
            </w: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035" w:rsidRPr="0084285A" w:rsidRDefault="00BE7035" w:rsidP="00C4439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84285A">
              <w:rPr>
                <w:rFonts w:ascii="Times New Roman" w:hAnsi="Times New Roman"/>
                <w:sz w:val="28"/>
                <w:szCs w:val="28"/>
              </w:rPr>
              <w:t>Содействие развитию организованных форм торговли. Привлечение предприятий торговли и общественного питания к участию в спортивных и культурно-массовых мероприятиях проводимых в сельсовете.</w:t>
            </w:r>
          </w:p>
          <w:p w:rsidR="00BE7035" w:rsidRPr="0084285A" w:rsidRDefault="00BE7035" w:rsidP="00C4439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84285A">
              <w:rPr>
                <w:rFonts w:ascii="Times New Roman" w:hAnsi="Times New Roman"/>
                <w:sz w:val="28"/>
                <w:szCs w:val="28"/>
              </w:rPr>
              <w:t xml:space="preserve">Содействие развитию бытовых услуг на территории поселения: </w:t>
            </w:r>
          </w:p>
          <w:p w:rsidR="00BE7035" w:rsidRPr="0084285A" w:rsidRDefault="00BE7035" w:rsidP="00C4439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84285A">
              <w:rPr>
                <w:rFonts w:ascii="Times New Roman" w:hAnsi="Times New Roman"/>
                <w:sz w:val="28"/>
                <w:szCs w:val="28"/>
              </w:rPr>
              <w:t>- оказание организационной помощи предприятиям и предпринимателям бытового обслуживания в получении  государственной поддержки в форме субсидирования процентной ставки по привлеченным кредитам на пополнение оборотных средств, приобретение оборудования в рамках реализации областной целевой программы: «Поддержка и развитие бытового обслуживания населения в Новосибирской области,</w:t>
            </w:r>
          </w:p>
          <w:p w:rsidR="00BE7035" w:rsidRPr="0084285A" w:rsidRDefault="00BE7035" w:rsidP="00C4439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84285A">
              <w:rPr>
                <w:rFonts w:ascii="Times New Roman" w:hAnsi="Times New Roman"/>
                <w:sz w:val="28"/>
                <w:szCs w:val="28"/>
              </w:rPr>
              <w:t xml:space="preserve">- оказание содействия предприятиям и предпринимателям бытового обслуживания по вопросам бесплатного повышения квалификации работников на различных курсах при содействии Новосибирского областного фонда поддержки малого предпринимательства; </w:t>
            </w:r>
          </w:p>
          <w:p w:rsidR="00BE7035" w:rsidRPr="0084285A" w:rsidRDefault="00BE7035" w:rsidP="00C4439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84285A">
              <w:rPr>
                <w:rFonts w:ascii="Times New Roman" w:hAnsi="Times New Roman"/>
                <w:sz w:val="28"/>
                <w:szCs w:val="28"/>
              </w:rPr>
              <w:t>- участие в конкурсе муниципальных образований области на лучшее предприятие бытового обслуживания населения.</w:t>
            </w:r>
          </w:p>
          <w:p w:rsidR="00BE7035" w:rsidRPr="0084285A" w:rsidRDefault="00BE7035" w:rsidP="00C4439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обеспечение дополнительным объемом мобильного интернета в связи с вводом дополнительного оборудования оператора связи МТС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035" w:rsidRPr="0084285A" w:rsidRDefault="00BE7035" w:rsidP="00C4439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84285A">
              <w:rPr>
                <w:rFonts w:ascii="Times New Roman" w:hAnsi="Times New Roman"/>
                <w:sz w:val="28"/>
                <w:szCs w:val="28"/>
              </w:rPr>
              <w:t>Темп роста розничного товарооборота  не менее  2 %.</w:t>
            </w:r>
          </w:p>
          <w:p w:rsidR="00BE7035" w:rsidRPr="0084285A" w:rsidRDefault="00BE7035" w:rsidP="00C44397">
            <w:pPr>
              <w:pStyle w:val="NoSpacing"/>
              <w:rPr>
                <w:rFonts w:ascii="Times New Roman" w:eastAsia="Arial Unicode MS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tbRl"/>
          </w:tcPr>
          <w:p w:rsidR="00BE7035" w:rsidRPr="0084285A" w:rsidRDefault="00BE7035" w:rsidP="00C44397">
            <w:pPr>
              <w:pStyle w:val="NoSpacing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84285A">
              <w:rPr>
                <w:rFonts w:ascii="Times New Roman" w:hAnsi="Times New Roman"/>
                <w:sz w:val="28"/>
                <w:szCs w:val="28"/>
              </w:rPr>
              <w:t>Администрация муниципального поселения</w:t>
            </w:r>
          </w:p>
          <w:p w:rsidR="00BE7035" w:rsidRPr="0084285A" w:rsidRDefault="00BE7035" w:rsidP="00C44397">
            <w:pPr>
              <w:pStyle w:val="NoSpacing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84285A">
              <w:rPr>
                <w:rFonts w:ascii="Times New Roman" w:hAnsi="Times New Roman"/>
                <w:sz w:val="28"/>
                <w:szCs w:val="28"/>
              </w:rPr>
              <w:t>Администрация муниципального поселения</w:t>
            </w:r>
          </w:p>
        </w:tc>
      </w:tr>
      <w:tr w:rsidR="00BE7035" w:rsidRPr="0084285A" w:rsidTr="00F60D2C">
        <w:trPr>
          <w:cantSplit/>
          <w:trHeight w:val="1134"/>
        </w:trPr>
        <w:tc>
          <w:tcPr>
            <w:tcW w:w="182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035" w:rsidRPr="0084285A" w:rsidRDefault="00BE7035" w:rsidP="00C4439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84285A">
              <w:rPr>
                <w:rFonts w:ascii="Times New Roman" w:hAnsi="Times New Roman"/>
                <w:sz w:val="28"/>
                <w:szCs w:val="28"/>
              </w:rPr>
              <w:t>Обеспечение условий</w:t>
            </w:r>
          </w:p>
          <w:p w:rsidR="00BE7035" w:rsidRPr="0084285A" w:rsidRDefault="00BE7035" w:rsidP="00C4439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84285A">
              <w:rPr>
                <w:rFonts w:ascii="Times New Roman" w:hAnsi="Times New Roman"/>
                <w:sz w:val="28"/>
                <w:szCs w:val="28"/>
              </w:rPr>
              <w:t xml:space="preserve">для развития на территории поселения физической культуры и мас сового спорта </w:t>
            </w: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035" w:rsidRPr="0084285A" w:rsidRDefault="00BE7035" w:rsidP="00C4439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84285A">
              <w:rPr>
                <w:rFonts w:ascii="Times New Roman" w:hAnsi="Times New Roman"/>
                <w:sz w:val="28"/>
                <w:szCs w:val="28"/>
              </w:rPr>
              <w:t>Проведение спортивно массовых мероприятий способствующих вовлечению населения в занятия физической культурой и спортом.</w:t>
            </w:r>
          </w:p>
          <w:p w:rsidR="00BE7035" w:rsidRPr="0084285A" w:rsidRDefault="00BE7035" w:rsidP="00C4439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84285A">
              <w:rPr>
                <w:rFonts w:ascii="Times New Roman" w:hAnsi="Times New Roman"/>
                <w:sz w:val="28"/>
                <w:szCs w:val="28"/>
              </w:rPr>
              <w:t>Участие в районных спортивно-массовых мероприятиях.</w:t>
            </w:r>
          </w:p>
          <w:p w:rsidR="00BE7035" w:rsidRPr="0084285A" w:rsidRDefault="00BE7035" w:rsidP="00C44397">
            <w:pPr>
              <w:pStyle w:val="NoSpacing"/>
              <w:rPr>
                <w:rFonts w:ascii="Times New Roman" w:eastAsia="Arial Unicode MS" w:hAnsi="Times New Roman"/>
                <w:sz w:val="28"/>
                <w:szCs w:val="28"/>
              </w:rPr>
            </w:pP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035" w:rsidRPr="0084285A" w:rsidRDefault="00BE7035" w:rsidP="00C44397">
            <w:pPr>
              <w:pStyle w:val="NoSpacing"/>
              <w:rPr>
                <w:rFonts w:ascii="Times New Roman" w:eastAsia="Arial Unicode MS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Проведение  1</w:t>
            </w:r>
            <w:r w:rsidRPr="0084285A">
              <w:rPr>
                <w:rFonts w:ascii="Times New Roman" w:hAnsi="Times New Roman"/>
                <w:sz w:val="28"/>
                <w:szCs w:val="28"/>
              </w:rPr>
              <w:t>0 спортивных мероприятий.</w:t>
            </w: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E7035" w:rsidRPr="0084285A" w:rsidRDefault="00BE7035" w:rsidP="00C44397">
            <w:pPr>
              <w:pStyle w:val="NoSpacing"/>
              <w:rPr>
                <w:rFonts w:ascii="Times New Roman" w:eastAsia="Arial Unicode MS" w:hAnsi="Times New Roman"/>
                <w:sz w:val="28"/>
                <w:szCs w:val="28"/>
              </w:rPr>
            </w:pPr>
          </w:p>
        </w:tc>
      </w:tr>
      <w:tr w:rsidR="00BE7035" w:rsidRPr="0084285A" w:rsidTr="00F60D2C">
        <w:trPr>
          <w:cantSplit/>
        </w:trPr>
        <w:tc>
          <w:tcPr>
            <w:tcW w:w="182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035" w:rsidRPr="0084285A" w:rsidRDefault="00BE7035" w:rsidP="00C4439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84285A">
              <w:rPr>
                <w:rFonts w:ascii="Times New Roman" w:hAnsi="Times New Roman"/>
                <w:sz w:val="28"/>
                <w:szCs w:val="28"/>
              </w:rPr>
              <w:t>Формирование архивных фон-дов поселения</w:t>
            </w: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035" w:rsidRPr="0084285A" w:rsidRDefault="00BE7035" w:rsidP="00C44397">
            <w:pPr>
              <w:pStyle w:val="NoSpacing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84285A">
              <w:rPr>
                <w:rFonts w:ascii="Times New Roman" w:hAnsi="Times New Roman"/>
                <w:sz w:val="28"/>
                <w:szCs w:val="28"/>
              </w:rPr>
              <w:t>Обеспечение сохранности муниципального архива, включая хранение архивных фондов поселения до сдачи их в архив района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035" w:rsidRPr="0084285A" w:rsidRDefault="00BE7035" w:rsidP="00C44397">
            <w:pPr>
              <w:pStyle w:val="NoSpacing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84285A">
              <w:rPr>
                <w:rFonts w:ascii="Times New Roman" w:hAnsi="Times New Roman"/>
                <w:sz w:val="28"/>
                <w:szCs w:val="28"/>
              </w:rPr>
              <w:t>Обеспечение 100 % сохранности архивных материалов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tbRl"/>
          </w:tcPr>
          <w:p w:rsidR="00BE7035" w:rsidRPr="0084285A" w:rsidRDefault="00BE7035" w:rsidP="00C44397">
            <w:pPr>
              <w:pStyle w:val="NoSpacing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84285A">
              <w:rPr>
                <w:rFonts w:ascii="Times New Roman" w:hAnsi="Times New Roman"/>
                <w:sz w:val="28"/>
                <w:szCs w:val="28"/>
              </w:rPr>
              <w:t>Администрация муниципального поселения</w:t>
            </w:r>
          </w:p>
          <w:p w:rsidR="00BE7035" w:rsidRPr="0084285A" w:rsidRDefault="00BE7035" w:rsidP="00C44397">
            <w:pPr>
              <w:pStyle w:val="NoSpacing"/>
              <w:rPr>
                <w:rFonts w:ascii="Times New Roman" w:eastAsia="Arial Unicode MS" w:hAnsi="Times New Roman"/>
                <w:sz w:val="28"/>
                <w:szCs w:val="28"/>
              </w:rPr>
            </w:pPr>
          </w:p>
          <w:p w:rsidR="00BE7035" w:rsidRPr="0084285A" w:rsidRDefault="00BE7035" w:rsidP="00C44397">
            <w:pPr>
              <w:pStyle w:val="NoSpacing"/>
              <w:rPr>
                <w:rFonts w:ascii="Times New Roman" w:eastAsia="Arial Unicode MS" w:hAnsi="Times New Roman"/>
                <w:sz w:val="28"/>
                <w:szCs w:val="28"/>
              </w:rPr>
            </w:pPr>
          </w:p>
        </w:tc>
      </w:tr>
      <w:tr w:rsidR="00BE7035" w:rsidRPr="0084285A" w:rsidTr="00F60D2C">
        <w:trPr>
          <w:cantSplit/>
        </w:trPr>
        <w:tc>
          <w:tcPr>
            <w:tcW w:w="182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035" w:rsidRPr="0084285A" w:rsidRDefault="00BE7035" w:rsidP="00C4439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84285A">
              <w:rPr>
                <w:rFonts w:ascii="Times New Roman" w:hAnsi="Times New Roman"/>
                <w:sz w:val="28"/>
                <w:szCs w:val="28"/>
              </w:rPr>
              <w:t>Благоустройство населенных пунктов</w:t>
            </w: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035" w:rsidRPr="0084285A" w:rsidRDefault="00BE7035" w:rsidP="00C44397">
            <w:pPr>
              <w:pStyle w:val="NoSpacing"/>
              <w:rPr>
                <w:rFonts w:ascii="Times New Roman" w:eastAsia="Arial Unicode MS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Содействие в о</w:t>
            </w:r>
            <w:r w:rsidRPr="0084285A">
              <w:rPr>
                <w:rFonts w:ascii="Times New Roman" w:hAnsi="Times New Roman"/>
                <w:sz w:val="28"/>
                <w:szCs w:val="28"/>
              </w:rPr>
              <w:t xml:space="preserve">рганизация сбора и вывоза бытовых отходов и мусора. </w:t>
            </w:r>
          </w:p>
          <w:p w:rsidR="00BE7035" w:rsidRPr="0084285A" w:rsidRDefault="00BE7035" w:rsidP="00C4439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84285A">
              <w:rPr>
                <w:rFonts w:ascii="Times New Roman" w:hAnsi="Times New Roman"/>
                <w:sz w:val="28"/>
                <w:szCs w:val="28"/>
              </w:rPr>
              <w:t>Благоустройство территории поселения:</w:t>
            </w:r>
          </w:p>
          <w:p w:rsidR="00BE7035" w:rsidRPr="0084285A" w:rsidRDefault="00BE7035" w:rsidP="00C4439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84285A">
              <w:rPr>
                <w:rFonts w:ascii="Times New Roman" w:hAnsi="Times New Roman"/>
                <w:sz w:val="28"/>
                <w:szCs w:val="28"/>
              </w:rPr>
              <w:t>озеленение территории муниципального образования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035" w:rsidRPr="0084285A" w:rsidRDefault="00BE7035" w:rsidP="00C44397">
            <w:pPr>
              <w:pStyle w:val="NoSpacing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84285A">
              <w:rPr>
                <w:rFonts w:ascii="Times New Roman" w:hAnsi="Times New Roman"/>
                <w:sz w:val="28"/>
                <w:szCs w:val="28"/>
              </w:rPr>
              <w:t>Повышение безопасности движения.</w:t>
            </w:r>
          </w:p>
          <w:p w:rsidR="00BE7035" w:rsidRPr="0084285A" w:rsidRDefault="00BE7035" w:rsidP="00C44397">
            <w:pPr>
              <w:pStyle w:val="NoSpacing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84285A">
              <w:rPr>
                <w:rFonts w:ascii="Times New Roman" w:hAnsi="Times New Roman"/>
                <w:sz w:val="28"/>
                <w:szCs w:val="28"/>
              </w:rPr>
              <w:t>Улучшение экологической обстановки в селах. Улучшение условий проживания.</w:t>
            </w: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E7035" w:rsidRPr="0084285A" w:rsidRDefault="00BE7035" w:rsidP="00C44397">
            <w:pPr>
              <w:pStyle w:val="NoSpacing"/>
              <w:rPr>
                <w:rFonts w:ascii="Times New Roman" w:eastAsia="Arial Unicode MS" w:hAnsi="Times New Roman"/>
                <w:sz w:val="28"/>
                <w:szCs w:val="28"/>
              </w:rPr>
            </w:pPr>
          </w:p>
        </w:tc>
      </w:tr>
      <w:tr w:rsidR="00BE7035" w:rsidRPr="0084285A" w:rsidTr="00F60D2C">
        <w:trPr>
          <w:cantSplit/>
        </w:trPr>
        <w:tc>
          <w:tcPr>
            <w:tcW w:w="182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035" w:rsidRPr="0084285A" w:rsidRDefault="00BE7035" w:rsidP="00C4439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84285A">
              <w:rPr>
                <w:rFonts w:ascii="Times New Roman" w:hAnsi="Times New Roman"/>
                <w:sz w:val="28"/>
                <w:szCs w:val="28"/>
              </w:rPr>
              <w:t>Содействие в развитии сель-скохозяйствен-ного производства</w:t>
            </w: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035" w:rsidRPr="0084285A" w:rsidRDefault="00BE7035" w:rsidP="00C44397">
            <w:pPr>
              <w:pStyle w:val="NoSpacing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84285A">
              <w:rPr>
                <w:rFonts w:ascii="Times New Roman" w:hAnsi="Times New Roman"/>
                <w:sz w:val="28"/>
                <w:szCs w:val="28"/>
              </w:rPr>
              <w:t>Оказание содействия населению в организации закупа сельскохозяйственной продукции</w:t>
            </w:r>
            <w:r w:rsidRPr="0084285A">
              <w:rPr>
                <w:rFonts w:ascii="Times New Roman" w:eastAsia="Arial Unicode MS" w:hAnsi="Times New Roman"/>
                <w:sz w:val="28"/>
                <w:szCs w:val="28"/>
              </w:rPr>
              <w:t xml:space="preserve"> </w:t>
            </w:r>
            <w:r w:rsidRPr="0084285A">
              <w:rPr>
                <w:rFonts w:ascii="Times New Roman" w:hAnsi="Times New Roman"/>
                <w:sz w:val="28"/>
                <w:szCs w:val="28"/>
              </w:rPr>
              <w:t>в снабжении молодняком сельскохозяйственных животных в становлении сельскохозяйственных потребительских кооперативов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035" w:rsidRPr="0084285A" w:rsidRDefault="00BE7035" w:rsidP="00C44397">
            <w:pPr>
              <w:pStyle w:val="NoSpacing"/>
              <w:rPr>
                <w:rFonts w:ascii="Times New Roman" w:eastAsia="Arial Unicode MS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Произвести в ЛПХ не менее  20 тонн молока и  6</w:t>
            </w:r>
            <w:r w:rsidRPr="0084285A">
              <w:rPr>
                <w:rFonts w:ascii="Times New Roman" w:hAnsi="Times New Roman"/>
                <w:sz w:val="28"/>
                <w:szCs w:val="28"/>
              </w:rPr>
              <w:t>0 тонн мяса.</w:t>
            </w: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E7035" w:rsidRPr="0084285A" w:rsidRDefault="00BE7035" w:rsidP="00C44397">
            <w:pPr>
              <w:pStyle w:val="NoSpacing"/>
              <w:rPr>
                <w:rFonts w:ascii="Times New Roman" w:eastAsia="Arial Unicode MS" w:hAnsi="Times New Roman"/>
                <w:sz w:val="28"/>
                <w:szCs w:val="28"/>
              </w:rPr>
            </w:pPr>
          </w:p>
        </w:tc>
      </w:tr>
      <w:tr w:rsidR="00BE7035" w:rsidRPr="0084285A" w:rsidTr="00F60D2C">
        <w:trPr>
          <w:gridBefore w:val="1"/>
          <w:cantSplit/>
        </w:trPr>
        <w:tc>
          <w:tcPr>
            <w:tcW w:w="1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035" w:rsidRPr="0084285A" w:rsidRDefault="00BE7035" w:rsidP="00C4439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84285A">
              <w:rPr>
                <w:rFonts w:ascii="Times New Roman" w:hAnsi="Times New Roman"/>
                <w:sz w:val="28"/>
                <w:szCs w:val="28"/>
              </w:rPr>
              <w:t>Организация и осуществление мероприятий по работе с детьми и молодежью в поселении</w:t>
            </w: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035" w:rsidRPr="0084285A" w:rsidRDefault="00BE7035" w:rsidP="00C44397">
            <w:pPr>
              <w:pStyle w:val="NoSpacing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84285A">
              <w:rPr>
                <w:rFonts w:ascii="Times New Roman" w:hAnsi="Times New Roman"/>
                <w:sz w:val="28"/>
                <w:szCs w:val="28"/>
              </w:rPr>
              <w:t>Создание условий для духовного, нравственного и патриотического воспитания, интеллектуального, физического развития молодежи и школьников:</w:t>
            </w:r>
          </w:p>
          <w:p w:rsidR="00BE7035" w:rsidRPr="0084285A" w:rsidRDefault="00BE7035" w:rsidP="00C4439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84285A">
              <w:rPr>
                <w:rFonts w:ascii="Times New Roman" w:hAnsi="Times New Roman"/>
                <w:sz w:val="28"/>
                <w:szCs w:val="28"/>
              </w:rPr>
              <w:t>- проведение встреч с ветеранами ВОВ и локальных конфликтов;</w:t>
            </w:r>
          </w:p>
          <w:p w:rsidR="00BE7035" w:rsidRPr="0084285A" w:rsidRDefault="00BE7035" w:rsidP="00C4439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84285A">
              <w:rPr>
                <w:rFonts w:ascii="Times New Roman" w:hAnsi="Times New Roman"/>
                <w:sz w:val="28"/>
                <w:szCs w:val="28"/>
              </w:rPr>
              <w:t>- проведение интеллектуальных игр, конкурсов, спортивных мероприятий.</w:t>
            </w:r>
          </w:p>
          <w:p w:rsidR="00BE7035" w:rsidRPr="0084285A" w:rsidRDefault="00BE7035" w:rsidP="00C4439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84285A">
              <w:rPr>
                <w:rFonts w:ascii="Times New Roman" w:hAnsi="Times New Roman"/>
                <w:sz w:val="28"/>
                <w:szCs w:val="28"/>
              </w:rPr>
              <w:t>Профилактика правонарушений и преступности среди молодежи:</w:t>
            </w:r>
          </w:p>
          <w:p w:rsidR="00BE7035" w:rsidRPr="0084285A" w:rsidRDefault="00BE7035" w:rsidP="00C4439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84285A">
              <w:rPr>
                <w:rFonts w:ascii="Times New Roman" w:hAnsi="Times New Roman"/>
                <w:sz w:val="28"/>
                <w:szCs w:val="28"/>
              </w:rPr>
              <w:t>-организация работы общественных инспекций по делам несовершеннолетних</w:t>
            </w:r>
          </w:p>
          <w:p w:rsidR="00BE7035" w:rsidRPr="0084285A" w:rsidRDefault="00BE7035" w:rsidP="00C4439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84285A">
              <w:rPr>
                <w:rFonts w:ascii="Times New Roman" w:hAnsi="Times New Roman"/>
                <w:sz w:val="28"/>
                <w:szCs w:val="28"/>
              </w:rPr>
              <w:t>Решение социально-экономических проблем молодежи:</w:t>
            </w:r>
          </w:p>
          <w:p w:rsidR="00BE7035" w:rsidRPr="0084285A" w:rsidRDefault="00BE7035" w:rsidP="00C4439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84285A">
              <w:rPr>
                <w:rFonts w:ascii="Times New Roman" w:hAnsi="Times New Roman"/>
                <w:sz w:val="28"/>
                <w:szCs w:val="28"/>
              </w:rPr>
              <w:t>содействие молодежи в трудоустройстве, в том числе на время свободное от учебы,</w:t>
            </w:r>
          </w:p>
          <w:p w:rsidR="00BE7035" w:rsidRPr="0084285A" w:rsidRDefault="00BE7035" w:rsidP="00C4439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84285A">
              <w:rPr>
                <w:rFonts w:ascii="Times New Roman" w:hAnsi="Times New Roman"/>
                <w:sz w:val="28"/>
                <w:szCs w:val="28"/>
              </w:rPr>
              <w:t>содействие молодым семьям в получении государственной поддержки при строительстве или приобретении жилья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035" w:rsidRPr="0084285A" w:rsidRDefault="00BE7035" w:rsidP="00C44397">
            <w:pPr>
              <w:pStyle w:val="NoSpacing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84285A">
              <w:rPr>
                <w:rFonts w:ascii="Times New Roman" w:hAnsi="Times New Roman"/>
                <w:sz w:val="28"/>
                <w:szCs w:val="28"/>
              </w:rPr>
              <w:t>Патриотическое воспитание молодежи.</w:t>
            </w:r>
          </w:p>
          <w:p w:rsidR="00BE7035" w:rsidRPr="0084285A" w:rsidRDefault="00BE7035" w:rsidP="00C4439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84285A">
              <w:rPr>
                <w:rFonts w:ascii="Times New Roman" w:hAnsi="Times New Roman"/>
                <w:sz w:val="28"/>
                <w:szCs w:val="28"/>
              </w:rPr>
              <w:t>Комплексный подход к профилактике безнадзорности и правонарушений в молодежной среде.</w:t>
            </w: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E7035" w:rsidRPr="0084285A" w:rsidRDefault="00BE7035" w:rsidP="00C44397">
            <w:pPr>
              <w:pStyle w:val="NoSpacing"/>
              <w:rPr>
                <w:rFonts w:ascii="Times New Roman" w:eastAsia="Arial Unicode MS" w:hAnsi="Times New Roman"/>
                <w:sz w:val="28"/>
                <w:szCs w:val="28"/>
              </w:rPr>
            </w:pPr>
          </w:p>
        </w:tc>
      </w:tr>
      <w:tr w:rsidR="00BE7035" w:rsidRPr="0084285A" w:rsidTr="00F60D2C">
        <w:trPr>
          <w:gridBefore w:val="1"/>
        </w:trPr>
        <w:tc>
          <w:tcPr>
            <w:tcW w:w="1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035" w:rsidRPr="0084285A" w:rsidRDefault="00BE7035" w:rsidP="00C4439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84285A">
              <w:rPr>
                <w:rFonts w:ascii="Times New Roman" w:hAnsi="Times New Roman"/>
                <w:sz w:val="28"/>
                <w:szCs w:val="28"/>
              </w:rPr>
              <w:t>Создание условий для повышения уровня занятости населения</w:t>
            </w: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035" w:rsidRPr="0084285A" w:rsidRDefault="00BE7035" w:rsidP="00C44397">
            <w:pPr>
              <w:pStyle w:val="NoSpacing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84285A">
              <w:rPr>
                <w:rFonts w:ascii="Times New Roman" w:hAnsi="Times New Roman"/>
                <w:sz w:val="28"/>
                <w:szCs w:val="28"/>
              </w:rPr>
              <w:t>Организация работы по увеличению количества зарегистрированных трудовых договоров с работодателями – физическими лицами в поселении.</w:t>
            </w:r>
          </w:p>
          <w:p w:rsidR="00BE7035" w:rsidRPr="0084285A" w:rsidRDefault="00BE7035" w:rsidP="00C4439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84285A">
              <w:rPr>
                <w:rFonts w:ascii="Times New Roman" w:hAnsi="Times New Roman"/>
                <w:sz w:val="28"/>
                <w:szCs w:val="28"/>
              </w:rPr>
              <w:t>Организация совместно с ГУ Центр занятости Ордынского района временных общественных работ, самозанятости безработных граждан.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035" w:rsidRPr="0084285A" w:rsidRDefault="00BE7035" w:rsidP="00C44397">
            <w:pPr>
              <w:pStyle w:val="NoSpacing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84285A">
              <w:rPr>
                <w:rFonts w:ascii="Times New Roman" w:hAnsi="Times New Roman"/>
                <w:sz w:val="28"/>
                <w:szCs w:val="28"/>
              </w:rPr>
              <w:t>Организация не менее  3 временных рабочих мест.</w:t>
            </w:r>
          </w:p>
          <w:p w:rsidR="00BE7035" w:rsidRPr="0084285A" w:rsidRDefault="00BE7035" w:rsidP="00C4439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84285A">
              <w:rPr>
                <w:rFonts w:ascii="Times New Roman" w:hAnsi="Times New Roman"/>
                <w:sz w:val="28"/>
                <w:szCs w:val="28"/>
              </w:rPr>
              <w:t>Повышение социальной защищенности населения.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BE7035" w:rsidRPr="0084285A" w:rsidRDefault="00BE7035" w:rsidP="00C44397">
            <w:pPr>
              <w:pStyle w:val="NoSpacing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84285A">
              <w:rPr>
                <w:rFonts w:ascii="Times New Roman" w:hAnsi="Times New Roman"/>
                <w:sz w:val="28"/>
                <w:szCs w:val="28"/>
              </w:rPr>
              <w:t>Администрация муниципального поселения</w:t>
            </w:r>
          </w:p>
        </w:tc>
      </w:tr>
    </w:tbl>
    <w:p w:rsidR="00BE7035" w:rsidRPr="0084285A" w:rsidRDefault="00BE7035" w:rsidP="00C44397">
      <w:pPr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BE7035" w:rsidRPr="0084285A" w:rsidRDefault="00BE7035" w:rsidP="00C44397">
      <w:pPr>
        <w:ind w:left="360"/>
        <w:rPr>
          <w:rFonts w:ascii="Times New Roman" w:hAnsi="Times New Roman"/>
          <w:sz w:val="28"/>
          <w:szCs w:val="28"/>
        </w:rPr>
      </w:pPr>
    </w:p>
    <w:p w:rsidR="00BE7035" w:rsidRPr="0084285A" w:rsidRDefault="00BE7035" w:rsidP="00C44397">
      <w:pPr>
        <w:pStyle w:val="NoSpacing"/>
        <w:rPr>
          <w:rFonts w:ascii="Times New Roman" w:hAnsi="Times New Roman"/>
          <w:sz w:val="28"/>
          <w:szCs w:val="28"/>
        </w:rPr>
      </w:pPr>
    </w:p>
    <w:sectPr w:rsidR="00BE7035" w:rsidRPr="0084285A" w:rsidSect="00695DA7">
      <w:pgSz w:w="11906" w:h="16838"/>
      <w:pgMar w:top="1134" w:right="850" w:bottom="71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21688F"/>
    <w:multiLevelType w:val="hybridMultilevel"/>
    <w:tmpl w:val="FC0873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6FD6AA3"/>
    <w:multiLevelType w:val="hybridMultilevel"/>
    <w:tmpl w:val="05F017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B570044"/>
    <w:multiLevelType w:val="hybridMultilevel"/>
    <w:tmpl w:val="905EFB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E5B38F6"/>
    <w:multiLevelType w:val="hybridMultilevel"/>
    <w:tmpl w:val="0FDA8C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B187E80"/>
    <w:multiLevelType w:val="hybridMultilevel"/>
    <w:tmpl w:val="5FF0F6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61BD65D7"/>
    <w:multiLevelType w:val="hybridMultilevel"/>
    <w:tmpl w:val="2CDE99D2"/>
    <w:lvl w:ilvl="0" w:tplc="32122880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  <w:rPr>
        <w:rFonts w:cs="Times New Roman"/>
      </w:rPr>
    </w:lvl>
  </w:abstractNum>
  <w:num w:numId="1">
    <w:abstractNumId w:val="2"/>
  </w:num>
  <w:num w:numId="2">
    <w:abstractNumId w:val="5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4397"/>
    <w:rsid w:val="00024745"/>
    <w:rsid w:val="00024A69"/>
    <w:rsid w:val="000B3208"/>
    <w:rsid w:val="001301B7"/>
    <w:rsid w:val="00177CA9"/>
    <w:rsid w:val="001A4035"/>
    <w:rsid w:val="001C4214"/>
    <w:rsid w:val="001F1431"/>
    <w:rsid w:val="002417AB"/>
    <w:rsid w:val="0024635B"/>
    <w:rsid w:val="002D31D3"/>
    <w:rsid w:val="002D7128"/>
    <w:rsid w:val="00314D35"/>
    <w:rsid w:val="00353C16"/>
    <w:rsid w:val="003D7469"/>
    <w:rsid w:val="00415453"/>
    <w:rsid w:val="00481354"/>
    <w:rsid w:val="004B36B6"/>
    <w:rsid w:val="004B7702"/>
    <w:rsid w:val="00522D96"/>
    <w:rsid w:val="00554189"/>
    <w:rsid w:val="006443BD"/>
    <w:rsid w:val="00695DA7"/>
    <w:rsid w:val="00711681"/>
    <w:rsid w:val="00723981"/>
    <w:rsid w:val="007446CA"/>
    <w:rsid w:val="00767CFE"/>
    <w:rsid w:val="00792E4B"/>
    <w:rsid w:val="007D765D"/>
    <w:rsid w:val="007F394B"/>
    <w:rsid w:val="0084285A"/>
    <w:rsid w:val="00875817"/>
    <w:rsid w:val="00916DF0"/>
    <w:rsid w:val="00967067"/>
    <w:rsid w:val="009A6202"/>
    <w:rsid w:val="00A314C3"/>
    <w:rsid w:val="00A34775"/>
    <w:rsid w:val="00A53E5D"/>
    <w:rsid w:val="00A96345"/>
    <w:rsid w:val="00AB7497"/>
    <w:rsid w:val="00B36A67"/>
    <w:rsid w:val="00B6472C"/>
    <w:rsid w:val="00B65C3C"/>
    <w:rsid w:val="00B96E62"/>
    <w:rsid w:val="00BD51AE"/>
    <w:rsid w:val="00BE61C5"/>
    <w:rsid w:val="00BE7035"/>
    <w:rsid w:val="00BF061F"/>
    <w:rsid w:val="00C16439"/>
    <w:rsid w:val="00C44397"/>
    <w:rsid w:val="00C54631"/>
    <w:rsid w:val="00C74410"/>
    <w:rsid w:val="00CE0238"/>
    <w:rsid w:val="00CE3FAD"/>
    <w:rsid w:val="00D322CC"/>
    <w:rsid w:val="00D95578"/>
    <w:rsid w:val="00DD6F4B"/>
    <w:rsid w:val="00DD7529"/>
    <w:rsid w:val="00E32AF2"/>
    <w:rsid w:val="00E746E1"/>
    <w:rsid w:val="00E8619B"/>
    <w:rsid w:val="00E87AA7"/>
    <w:rsid w:val="00E95971"/>
    <w:rsid w:val="00ED3226"/>
    <w:rsid w:val="00EF36AE"/>
    <w:rsid w:val="00EF6EF9"/>
    <w:rsid w:val="00F00217"/>
    <w:rsid w:val="00F12166"/>
    <w:rsid w:val="00F60D2C"/>
    <w:rsid w:val="00FF1C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17AB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C44397"/>
    <w:pPr>
      <w:keepNext/>
      <w:spacing w:after="0" w:line="240" w:lineRule="auto"/>
      <w:jc w:val="right"/>
      <w:outlineLvl w:val="0"/>
    </w:pPr>
    <w:rPr>
      <w:rFonts w:ascii="Times New Roman" w:eastAsia="Arial Unicode MS" w:hAnsi="Times New Roman"/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44397"/>
    <w:rPr>
      <w:rFonts w:ascii="Times New Roman" w:eastAsia="Arial Unicode MS" w:hAnsi="Times New Roman" w:cs="Times New Roman"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C44397"/>
    <w:pPr>
      <w:spacing w:after="0" w:line="240" w:lineRule="auto"/>
      <w:jc w:val="both"/>
    </w:pPr>
    <w:rPr>
      <w:rFonts w:ascii="Times New Roman" w:hAnsi="Times New Roman"/>
      <w:b/>
      <w:bCs/>
      <w:sz w:val="28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C44397"/>
    <w:rPr>
      <w:rFonts w:ascii="Times New Roman" w:hAnsi="Times New Roman" w:cs="Times New Roman"/>
      <w:b/>
      <w:bCs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C44397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C44397"/>
    <w:rPr>
      <w:rFonts w:ascii="Times New Roman" w:hAnsi="Times New Roman" w:cs="Times New Roman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C44397"/>
    <w:pPr>
      <w:spacing w:after="0" w:line="240" w:lineRule="auto"/>
      <w:jc w:val="center"/>
    </w:pPr>
    <w:rPr>
      <w:rFonts w:ascii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uiPriority w:val="99"/>
    <w:locked/>
    <w:rsid w:val="00C44397"/>
    <w:rPr>
      <w:rFonts w:ascii="Times New Roman" w:hAnsi="Times New Roman" w:cs="Times New Roman"/>
      <w:sz w:val="24"/>
      <w:szCs w:val="24"/>
    </w:rPr>
  </w:style>
  <w:style w:type="paragraph" w:styleId="TOC1">
    <w:name w:val="toc 1"/>
    <w:basedOn w:val="Normal"/>
    <w:next w:val="Normal"/>
    <w:autoRedefine/>
    <w:uiPriority w:val="99"/>
    <w:semiHidden/>
    <w:rsid w:val="00C44397"/>
    <w:pPr>
      <w:spacing w:before="120" w:after="120" w:line="360" w:lineRule="auto"/>
      <w:jc w:val="center"/>
    </w:pPr>
    <w:rPr>
      <w:rFonts w:ascii="Times New Roman" w:hAnsi="Times New Roman"/>
      <w:b/>
      <w:sz w:val="36"/>
      <w:szCs w:val="36"/>
    </w:rPr>
  </w:style>
  <w:style w:type="paragraph" w:styleId="NoSpacing">
    <w:name w:val="No Spacing"/>
    <w:uiPriority w:val="99"/>
    <w:qFormat/>
    <w:rsid w:val="00C44397"/>
  </w:style>
  <w:style w:type="paragraph" w:styleId="ListParagraph">
    <w:name w:val="List Paragraph"/>
    <w:basedOn w:val="Normal"/>
    <w:uiPriority w:val="99"/>
    <w:qFormat/>
    <w:rsid w:val="00554189"/>
    <w:pPr>
      <w:ind w:left="720"/>
      <w:contextualSpacing/>
    </w:pPr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5291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1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1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1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1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794</TotalTime>
  <Pages>12</Pages>
  <Words>2581</Words>
  <Characters>14717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Труженник</cp:lastModifiedBy>
  <cp:revision>23</cp:revision>
  <dcterms:created xsi:type="dcterms:W3CDTF">2015-11-27T10:08:00Z</dcterms:created>
  <dcterms:modified xsi:type="dcterms:W3CDTF">2018-11-22T08:43:00Z</dcterms:modified>
</cp:coreProperties>
</file>